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CF02F6" w14:paraId="6F68E18D" w14:textId="77777777" w:rsidTr="00AC6438">
        <w:trPr>
          <w:trHeight w:val="2551"/>
        </w:trPr>
        <w:tc>
          <w:tcPr>
            <w:tcW w:w="7513" w:type="dxa"/>
          </w:tcPr>
          <w:p w14:paraId="1BE03AEE" w14:textId="5B06720A" w:rsidR="00F11015" w:rsidRPr="00CF02F6" w:rsidRDefault="00F11015" w:rsidP="00AC6438"/>
        </w:tc>
        <w:bookmarkStart w:id="0" w:name="versie"/>
        <w:tc>
          <w:tcPr>
            <w:tcW w:w="2126" w:type="dxa"/>
          </w:tcPr>
          <w:p w14:paraId="04416C58" w14:textId="1FCA0E8D" w:rsidR="001E0FC0" w:rsidRPr="00CF02F6" w:rsidRDefault="00000000" w:rsidP="00BB4650">
            <w:pPr>
              <w:pStyle w:val="Koptekst"/>
              <w:framePr w:wrap="auto" w:vAnchor="margin" w:hAnchor="text" w:xAlign="left" w:yAlign="inline"/>
              <w:suppressOverlap w:val="0"/>
            </w:pPr>
            <w:sdt>
              <w:sdtPr>
                <w:alias w:val="Selecteer versienummer"/>
                <w:tag w:val="Selecteer versienummer"/>
                <w:id w:val="-1735914339"/>
                <w:placeholder>
                  <w:docPart w:val="5BF8A39A6DCE42FC86EBB30752B4818F"/>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F94FBA" w:rsidRPr="00CF02F6">
                  <w:t>Versie 1</w:t>
                </w:r>
              </w:sdtContent>
            </w:sdt>
          </w:p>
          <w:bookmarkStart w:id="1" w:name="datum"/>
          <w:bookmarkEnd w:id="0"/>
          <w:p w14:paraId="5CE62211" w14:textId="620BAD31" w:rsidR="001E0FC0" w:rsidRPr="00CF02F6" w:rsidRDefault="00000000" w:rsidP="00BB4650">
            <w:pPr>
              <w:pStyle w:val="Koptekst"/>
              <w:framePr w:wrap="auto" w:vAnchor="margin" w:hAnchor="text" w:xAlign="left" w:yAlign="inline"/>
              <w:suppressOverlap w:val="0"/>
            </w:pPr>
            <w:sdt>
              <w:sdtPr>
                <w:alias w:val="Kies een datum"/>
                <w:tag w:val="Kies een datum"/>
                <w:id w:val="1275213000"/>
                <w:placeholder>
                  <w:docPart w:val="1B85DA059C54447A8EEDA9DA0EC435E2"/>
                </w:placeholder>
                <w:date w:fullDate="2024-10-21T00:00:00Z">
                  <w:dateFormat w:val="d MMMM yyyy"/>
                  <w:lid w:val="nl-NL"/>
                  <w:storeMappedDataAs w:val="dateTime"/>
                  <w:calendar w:val="gregorian"/>
                </w:date>
              </w:sdtPr>
              <w:sdtContent>
                <w:r w:rsidR="00F94FBA" w:rsidRPr="00CF02F6">
                  <w:t>21 oktober 2024</w:t>
                </w:r>
              </w:sdtContent>
            </w:sdt>
            <w:r w:rsidR="001E0FC0" w:rsidRPr="00CF02F6">
              <w:t xml:space="preserve">  </w:t>
            </w:r>
            <w:r w:rsidR="000034F6" w:rsidRPr="00CF02F6">
              <w:t xml:space="preserve"> </w:t>
            </w:r>
            <w:bookmarkEnd w:id="1"/>
          </w:p>
          <w:p w14:paraId="03B5C590" w14:textId="77777777" w:rsidR="009525F7" w:rsidRPr="00CF02F6" w:rsidRDefault="009525F7" w:rsidP="00AC6438">
            <w:pPr>
              <w:pStyle w:val="Adreskopje"/>
              <w:framePr w:wrap="auto" w:vAnchor="margin" w:hAnchor="text" w:xAlign="left" w:yAlign="inline"/>
              <w:suppressOverlap w:val="0"/>
            </w:pPr>
          </w:p>
        </w:tc>
      </w:tr>
    </w:tbl>
    <w:p w14:paraId="37DF95B7" w14:textId="3DEC704A" w:rsidR="00970B72" w:rsidRPr="00CF02F6" w:rsidRDefault="004336FE" w:rsidP="001A1EB3">
      <w:pPr>
        <w:pStyle w:val="Rapporttitel"/>
        <w:numPr>
          <w:ilvl w:val="0"/>
          <w:numId w:val="0"/>
        </w:numPr>
        <w:spacing w:after="0"/>
        <w:ind w:left="1429" w:firstLine="698"/>
        <w:jc w:val="center"/>
      </w:pPr>
      <w:bookmarkStart w:id="2" w:name="titel"/>
      <w:bookmarkStart w:id="3" w:name="_Toc406676765"/>
      <w:r w:rsidRPr="00CF02F6">
        <w:t>Programma</w:t>
      </w:r>
      <w:r w:rsidR="00CA34FF" w:rsidRPr="00CF02F6">
        <w:t xml:space="preserve"> van </w:t>
      </w:r>
      <w:r w:rsidRPr="00CF02F6">
        <w:t>Eisen</w:t>
      </w:r>
    </w:p>
    <w:p w14:paraId="2FA6678D" w14:textId="77777777" w:rsidR="00155ACF" w:rsidRPr="00155ACF" w:rsidRDefault="00155ACF" w:rsidP="00155ACF"/>
    <w:p w14:paraId="14F8CF25" w14:textId="7D6A29AA" w:rsidR="00AB41FE" w:rsidRPr="00CF02F6" w:rsidRDefault="00F94FBA" w:rsidP="00416434">
      <w:pPr>
        <w:jc w:val="center"/>
        <w:rPr>
          <w:b/>
          <w:bCs/>
          <w:sz w:val="32"/>
          <w:szCs w:val="32"/>
        </w:rPr>
      </w:pPr>
      <w:r w:rsidRPr="00CF02F6">
        <w:rPr>
          <w:b/>
          <w:bCs/>
          <w:sz w:val="32"/>
          <w:szCs w:val="32"/>
        </w:rPr>
        <w:t>Regievoering en kwaliteitsborging ecologisch onderzoek en opstellen SMP Amsterdam</w:t>
      </w:r>
    </w:p>
    <w:p w14:paraId="282F69AD" w14:textId="01747234" w:rsidR="00CA34FF" w:rsidRPr="00CF02F6" w:rsidRDefault="2DCD8126" w:rsidP="00416434">
      <w:pPr>
        <w:jc w:val="center"/>
        <w:rPr>
          <w:sz w:val="32"/>
          <w:szCs w:val="32"/>
        </w:rPr>
      </w:pPr>
      <w:r w:rsidRPr="00CF02F6">
        <w:rPr>
          <w:b/>
          <w:bCs/>
          <w:sz w:val="32"/>
          <w:szCs w:val="32"/>
        </w:rPr>
        <w:t xml:space="preserve">Kenmerk: </w:t>
      </w:r>
      <w:r w:rsidR="26F96504" w:rsidRPr="00CF02F6">
        <w:rPr>
          <w:sz w:val="32"/>
          <w:szCs w:val="32"/>
        </w:rPr>
        <w:t>AI</w:t>
      </w:r>
      <w:r w:rsidR="18A6982F" w:rsidRPr="00CF02F6">
        <w:rPr>
          <w:sz w:val="32"/>
          <w:szCs w:val="32"/>
        </w:rPr>
        <w:t>2024-</w:t>
      </w:r>
      <w:r w:rsidR="25562327" w:rsidRPr="00CF02F6">
        <w:rPr>
          <w:sz w:val="32"/>
          <w:szCs w:val="32"/>
        </w:rPr>
        <w:t>0164</w:t>
      </w:r>
    </w:p>
    <w:p w14:paraId="3DF5E445" w14:textId="77777777" w:rsidR="00CA34FF" w:rsidRPr="00CF02F6" w:rsidRDefault="00CA34FF" w:rsidP="00416434">
      <w:pPr>
        <w:jc w:val="center"/>
        <w:rPr>
          <w:b/>
          <w:sz w:val="24"/>
          <w:szCs w:val="24"/>
        </w:rPr>
      </w:pPr>
    </w:p>
    <w:bookmarkEnd w:id="2"/>
    <w:p w14:paraId="1D42FD6A" w14:textId="31E6CDDB" w:rsidR="006E242F" w:rsidRPr="00CF02F6" w:rsidRDefault="00CA2F4F" w:rsidP="00416434">
      <w:pPr>
        <w:jc w:val="center"/>
      </w:pPr>
      <w:r w:rsidRPr="00CF02F6">
        <w:fldChar w:fldCharType="begin"/>
      </w:r>
      <w:r w:rsidRPr="00CF02F6">
        <w:instrText xml:space="preserve"> ADVANCE  \y </w:instrText>
      </w:r>
      <w:r w:rsidR="00FF362D" w:rsidRPr="00CF02F6">
        <w:instrText>500</w:instrText>
      </w:r>
      <w:r w:rsidRPr="00CF02F6">
        <w:instrText xml:space="preserve"> </w:instrText>
      </w:r>
      <w:r w:rsidRPr="00CF02F6">
        <w:fldChar w:fldCharType="end"/>
      </w:r>
    </w:p>
    <w:p w14:paraId="13142A55" w14:textId="50A20E00" w:rsidR="005616CD" w:rsidRPr="00CF02F6" w:rsidRDefault="00CB0928">
      <w:pPr>
        <w:spacing w:line="260" w:lineRule="atLeast"/>
      </w:pPr>
      <w:r w:rsidRPr="00CF02F6">
        <w:rPr>
          <w:b/>
          <w:bCs/>
        </w:rPr>
        <w:br w:type="page"/>
      </w:r>
    </w:p>
    <w:p w14:paraId="4329D0A2" w14:textId="331F0887" w:rsidR="00751275" w:rsidRPr="00CF02F6" w:rsidRDefault="00751275" w:rsidP="00E133D3">
      <w:pPr>
        <w:pStyle w:val="Kop1"/>
        <w:numPr>
          <w:ilvl w:val="0"/>
          <w:numId w:val="0"/>
        </w:numPr>
      </w:pPr>
      <w:bookmarkStart w:id="4" w:name="_Toc26952123"/>
      <w:bookmarkStart w:id="5" w:name="_Toc178337666"/>
      <w:bookmarkStart w:id="6" w:name="_Toc25761316"/>
      <w:bookmarkEnd w:id="3"/>
      <w:r w:rsidRPr="00CF02F6">
        <w:lastRenderedPageBreak/>
        <w:t xml:space="preserve">Programma van </w:t>
      </w:r>
      <w:r w:rsidR="00F51680">
        <w:t>E</w:t>
      </w:r>
      <w:r w:rsidRPr="00CF02F6">
        <w:t>isen</w:t>
      </w:r>
    </w:p>
    <w:p w14:paraId="333262A0" w14:textId="1BB648C6" w:rsidR="0071734B" w:rsidRPr="00CF02F6" w:rsidRDefault="00751275" w:rsidP="009B4DBF">
      <w:pPr>
        <w:spacing w:line="276" w:lineRule="auto"/>
      </w:pPr>
      <w:r w:rsidRPr="00CF02F6">
        <w:t xml:space="preserve">De </w:t>
      </w:r>
      <w:r w:rsidR="005E71A0">
        <w:t>i</w:t>
      </w:r>
      <w:r w:rsidRPr="00CF02F6">
        <w:t xml:space="preserve">nschrijving dient te voldoen aan minimum eisen. Indien de Inschrijver niet aan deze </w:t>
      </w:r>
      <w:r w:rsidR="00F51680">
        <w:t>e</w:t>
      </w:r>
      <w:r w:rsidRPr="00CF02F6">
        <w:t xml:space="preserve">isen voldoet neemt de </w:t>
      </w:r>
      <w:r w:rsidR="00C942B2" w:rsidRPr="00CF02F6">
        <w:t>Opdrachtgever</w:t>
      </w:r>
      <w:r w:rsidRPr="00CF02F6">
        <w:t xml:space="preserve"> de </w:t>
      </w:r>
      <w:r w:rsidR="00F51680">
        <w:t>i</w:t>
      </w:r>
      <w:r w:rsidRPr="00CF02F6">
        <w:t xml:space="preserve">nschrijving niet in beoordeling. Eisen zijn dus minimum randvoorwaarden waaraan de </w:t>
      </w:r>
      <w:r w:rsidR="00F51680">
        <w:t>i</w:t>
      </w:r>
      <w:r w:rsidRPr="00CF02F6">
        <w:t xml:space="preserve">nschrijving dient te voldoen om de </w:t>
      </w:r>
      <w:r w:rsidR="00F51680">
        <w:t>i</w:t>
      </w:r>
      <w:r w:rsidRPr="00CF02F6">
        <w:t xml:space="preserve">nschrijving te kunnen beoordelen. Hieronder beschrijft de </w:t>
      </w:r>
      <w:r w:rsidR="00C942B2" w:rsidRPr="00CF02F6">
        <w:t>Opdrachtgever</w:t>
      </w:r>
      <w:r w:rsidRPr="00CF02F6">
        <w:t xml:space="preserve"> de eisen.</w:t>
      </w:r>
    </w:p>
    <w:p w14:paraId="7A85BCDD" w14:textId="3310F574" w:rsidR="00C2402D" w:rsidRPr="00CF02F6" w:rsidRDefault="00DD313D" w:rsidP="005B1F80">
      <w:pPr>
        <w:pStyle w:val="Kop3"/>
      </w:pPr>
      <w:r w:rsidRPr="00CF02F6">
        <w:t xml:space="preserve">Eisen ten aanzien van de </w:t>
      </w:r>
      <w:r w:rsidR="001B2041">
        <w:t>O</w:t>
      </w:r>
      <w:r w:rsidRPr="00CF02F6">
        <w:t>pdracht</w:t>
      </w:r>
    </w:p>
    <w:p w14:paraId="04374C7B" w14:textId="2ADCE11D" w:rsidR="00C2402D" w:rsidRPr="00CF02F6" w:rsidRDefault="00C2402D" w:rsidP="00E070B5">
      <w:pPr>
        <w:numPr>
          <w:ilvl w:val="0"/>
          <w:numId w:val="15"/>
        </w:numPr>
        <w:spacing w:line="276" w:lineRule="auto"/>
        <w:ind w:left="570"/>
      </w:pPr>
      <w:r w:rsidRPr="00CF02F6">
        <w:t xml:space="preserve">Opdrachtnemer is verantwoordelijk voor </w:t>
      </w:r>
      <w:r w:rsidR="000E5C1B" w:rsidRPr="00CF02F6">
        <w:t>de</w:t>
      </w:r>
      <w:r w:rsidRPr="00CF02F6">
        <w:t xml:space="preserve"> </w:t>
      </w:r>
      <w:r w:rsidR="000E5C1B" w:rsidRPr="00CF02F6">
        <w:t>k</w:t>
      </w:r>
      <w:r w:rsidRPr="00CF02F6">
        <w:t xml:space="preserve">waliteitsborging en </w:t>
      </w:r>
      <w:r w:rsidR="000E5C1B" w:rsidRPr="00CF02F6">
        <w:t>voor de</w:t>
      </w:r>
      <w:r w:rsidRPr="00CF02F6">
        <w:t xml:space="preserve"> begeleiding van het veldwerk en rapportage van het soortgericht onderzoek in 7 stadsdelen</w:t>
      </w:r>
      <w:r w:rsidR="008D75A7" w:rsidRPr="00CF02F6">
        <w:t xml:space="preserve"> wat door de ecologisch onderzoek</w:t>
      </w:r>
      <w:r w:rsidR="00DC66CE" w:rsidRPr="00CF02F6">
        <w:t>bureaus</w:t>
      </w:r>
      <w:r w:rsidR="008D75A7" w:rsidRPr="00CF02F6">
        <w:t xml:space="preserve"> wordt </w:t>
      </w:r>
      <w:r w:rsidR="00CC6586" w:rsidRPr="00CF02F6">
        <w:t>uitgevoerd</w:t>
      </w:r>
      <w:r w:rsidRPr="00CF02F6">
        <w:t>.</w:t>
      </w:r>
    </w:p>
    <w:p w14:paraId="62AA5AA6" w14:textId="0F42C4B8" w:rsidR="00A15E9D" w:rsidRDefault="00C2402D" w:rsidP="00E070B5">
      <w:pPr>
        <w:numPr>
          <w:ilvl w:val="0"/>
          <w:numId w:val="15"/>
        </w:numPr>
        <w:spacing w:line="276" w:lineRule="auto"/>
        <w:ind w:left="570"/>
      </w:pPr>
      <w:r w:rsidRPr="00CF02F6">
        <w:t xml:space="preserve">Opdrachtnemer stelt 7 uniforme </w:t>
      </w:r>
      <w:r w:rsidR="00E9736D">
        <w:t>deel-SMP</w:t>
      </w:r>
      <w:r w:rsidR="00054868">
        <w:t>’</w:t>
      </w:r>
      <w:r w:rsidRPr="00CF02F6">
        <w:t xml:space="preserve">s op </w:t>
      </w:r>
      <w:r w:rsidR="008D75A7" w:rsidRPr="00CF02F6">
        <w:t xml:space="preserve">welke dienen </w:t>
      </w:r>
      <w:r w:rsidRPr="00CF02F6">
        <w:t xml:space="preserve">als bouwstenen voor </w:t>
      </w:r>
      <w:r w:rsidR="008D75A7" w:rsidRPr="00CF02F6">
        <w:t xml:space="preserve">het gebiedsdekkend </w:t>
      </w:r>
      <w:r w:rsidRPr="00CF02F6">
        <w:t>SMP</w:t>
      </w:r>
      <w:r w:rsidR="008D75A7" w:rsidRPr="00CF02F6">
        <w:t xml:space="preserve"> van de </w:t>
      </w:r>
      <w:r w:rsidR="00444705">
        <w:t>g</w:t>
      </w:r>
      <w:r w:rsidR="008D75A7" w:rsidRPr="00CF02F6">
        <w:t>emeente</w:t>
      </w:r>
      <w:r w:rsidRPr="00CF02F6">
        <w:t xml:space="preserve"> Amsterdam, inclusief het aanvragen van de omgevingsvergunningen</w:t>
      </w:r>
      <w:r w:rsidR="005E15E2" w:rsidRPr="00CF02F6">
        <w:t>.</w:t>
      </w:r>
      <w:r w:rsidR="00A15E9D" w:rsidRPr="00A15E9D">
        <w:t xml:space="preserve"> </w:t>
      </w:r>
    </w:p>
    <w:p w14:paraId="316EE4FF" w14:textId="6203102D" w:rsidR="00C2402D" w:rsidRPr="00FA17A1" w:rsidRDefault="00A15E9D" w:rsidP="00E070B5">
      <w:pPr>
        <w:numPr>
          <w:ilvl w:val="0"/>
          <w:numId w:val="15"/>
        </w:numPr>
        <w:spacing w:line="276" w:lineRule="auto"/>
        <w:ind w:left="570"/>
      </w:pPr>
      <w:r w:rsidRPr="00CF02F6">
        <w:t xml:space="preserve">Opdrachtnemer stelt </w:t>
      </w:r>
      <w:r w:rsidR="00F80CCD">
        <w:t>indien nodig</w:t>
      </w:r>
      <w:r w:rsidRPr="00CF02F6">
        <w:t xml:space="preserve"> </w:t>
      </w:r>
      <w:r w:rsidR="00366E30">
        <w:t xml:space="preserve">na afstemming met </w:t>
      </w:r>
      <w:r w:rsidR="00A27A0A">
        <w:t xml:space="preserve">Omgevingsdienst en Opdrachtgever </w:t>
      </w:r>
      <w:r w:rsidR="00B52C9C" w:rsidRPr="00CF02F6">
        <w:t>één (1)</w:t>
      </w:r>
      <w:r w:rsidR="00FB5271">
        <w:t xml:space="preserve"> </w:t>
      </w:r>
      <w:r w:rsidRPr="00CF02F6">
        <w:t xml:space="preserve">gebiedsdekkend soortenmanagementplan (hierna: SMP) op </w:t>
      </w:r>
      <w:r w:rsidR="00F07E49">
        <w:t xml:space="preserve">ten behoeve van een gebiedsdekkende Omgevingsvergunning flora en </w:t>
      </w:r>
      <w:r w:rsidR="00AB1704">
        <w:t>fauna</w:t>
      </w:r>
      <w:r w:rsidR="00AB1704" w:rsidRPr="00CF02F6">
        <w:t xml:space="preserve"> voor</w:t>
      </w:r>
      <w:r w:rsidRPr="00CF02F6">
        <w:t xml:space="preserve"> de </w:t>
      </w:r>
      <w:r w:rsidR="00444705">
        <w:t>g</w:t>
      </w:r>
      <w:r w:rsidRPr="00CF02F6">
        <w:t xml:space="preserve">emeente Amsterdam. </w:t>
      </w:r>
      <w:r>
        <w:t xml:space="preserve">De </w:t>
      </w:r>
      <w:r w:rsidRPr="00FA17A1">
        <w:t>basis van dit gebiedsdekkend SMP betreft de onder punt 2 genoemde deel-SMP's.</w:t>
      </w:r>
    </w:p>
    <w:p w14:paraId="57627A6D" w14:textId="48C5E027" w:rsidR="6DACBF08" w:rsidRDefault="6DACBF08" w:rsidP="00E070B5">
      <w:pPr>
        <w:numPr>
          <w:ilvl w:val="0"/>
          <w:numId w:val="15"/>
        </w:numPr>
        <w:spacing w:line="276" w:lineRule="auto"/>
        <w:ind w:left="570"/>
        <w:rPr>
          <w:rFonts w:eastAsia="Corbel" w:cs="Corbel"/>
        </w:rPr>
      </w:pPr>
      <w:r w:rsidRPr="6D5B68DE">
        <w:rPr>
          <w:rFonts w:eastAsia="Corbel" w:cs="Corbel"/>
        </w:rPr>
        <w:t>De uitvoering van deze Opdracht is afhankelijk van de uitvoering van ecologisch onderzoek per stadsdeel door derde partijen. Indien dergelijk onderzoek door deze partijen niet wordt uitgevoerd, vervalt de Opdracht.</w:t>
      </w:r>
    </w:p>
    <w:p w14:paraId="49CB6B39" w14:textId="48C17282" w:rsidR="0086642F" w:rsidRPr="00FA17A1" w:rsidRDefault="0086642F" w:rsidP="00E070B5">
      <w:pPr>
        <w:numPr>
          <w:ilvl w:val="0"/>
          <w:numId w:val="15"/>
        </w:numPr>
        <w:spacing w:line="276" w:lineRule="auto"/>
        <w:ind w:left="570"/>
      </w:pPr>
      <w:r w:rsidRPr="0086642F">
        <w:rPr>
          <w:bCs/>
          <w:iCs/>
        </w:rPr>
        <w:t xml:space="preserve">Opdrachtnemer voert de </w:t>
      </w:r>
      <w:r w:rsidR="007E2A03">
        <w:t>O</w:t>
      </w:r>
      <w:r>
        <w:t xml:space="preserve">pdracht </w:t>
      </w:r>
      <w:r w:rsidRPr="0086642F">
        <w:rPr>
          <w:bCs/>
          <w:iCs/>
        </w:rPr>
        <w:t>uit met uitstootvrij vervoer</w:t>
      </w:r>
      <w:r w:rsidR="2D3C2993">
        <w:t>.</w:t>
      </w:r>
      <w:r w:rsidR="2D3C2993" w:rsidRPr="1EB2067F">
        <w:rPr>
          <w:rFonts w:eastAsia="Corbel" w:cs="Corbel"/>
          <w:color w:val="000000" w:themeColor="text1"/>
        </w:rPr>
        <w:t xml:space="preserve"> Binnen een maand na start van de overeenkomst dient inschrijver een afschrift te overleggen van de typegoedkeuringspapieren van de voor de uitvoering van de opdracht in te zetten voertuigen.</w:t>
      </w:r>
    </w:p>
    <w:p w14:paraId="6AB9C9AA" w14:textId="103C1258" w:rsidR="0086642F" w:rsidRPr="00FA17A1" w:rsidRDefault="0086642F" w:rsidP="1EB2067F">
      <w:pPr>
        <w:spacing w:line="276" w:lineRule="auto"/>
        <w:ind w:left="570"/>
      </w:pPr>
    </w:p>
    <w:p w14:paraId="24F2B07B" w14:textId="6BC67CAA" w:rsidR="0086197E" w:rsidRPr="00CF02F6" w:rsidRDefault="00962BE3" w:rsidP="005B1F80">
      <w:pPr>
        <w:pStyle w:val="Kop3"/>
      </w:pPr>
      <w:bookmarkStart w:id="7" w:name="_Toc178337673"/>
      <w:r w:rsidRPr="00FA17A1">
        <w:t>Eisen ten aanzien van de</w:t>
      </w:r>
      <w:r w:rsidRPr="00CF02F6">
        <w:t xml:space="preserve"> samenwerking tussen Opdrachtgever en </w:t>
      </w:r>
      <w:bookmarkEnd w:id="7"/>
      <w:r w:rsidRPr="00CF02F6">
        <w:t>Opdrachtnemer</w:t>
      </w:r>
    </w:p>
    <w:p w14:paraId="2228BEC3" w14:textId="74F7A490" w:rsidR="00A4440E" w:rsidRPr="00CF02F6" w:rsidRDefault="00B4390F" w:rsidP="00E070B5">
      <w:pPr>
        <w:pStyle w:val="Lijstalinea"/>
        <w:numPr>
          <w:ilvl w:val="0"/>
          <w:numId w:val="16"/>
        </w:numPr>
        <w:spacing w:line="276" w:lineRule="auto"/>
        <w:ind w:left="570"/>
      </w:pPr>
      <w:r w:rsidRPr="00CF02F6">
        <w:t xml:space="preserve">Opdrachtnemer stelt een vaste </w:t>
      </w:r>
      <w:r w:rsidR="00861278">
        <w:t>C</w:t>
      </w:r>
      <w:r w:rsidRPr="00CF02F6">
        <w:t>ontactpersoon met een vaste vervanger beschikbaar om de contacten te onderhouden met Gemeente.</w:t>
      </w:r>
    </w:p>
    <w:p w14:paraId="79160258" w14:textId="18A742D0" w:rsidR="00517894" w:rsidRPr="00CF02F6" w:rsidRDefault="00517894" w:rsidP="00E070B5">
      <w:pPr>
        <w:pStyle w:val="Lijstalinea"/>
        <w:numPr>
          <w:ilvl w:val="0"/>
          <w:numId w:val="16"/>
        </w:numPr>
        <w:spacing w:line="276" w:lineRule="auto"/>
        <w:ind w:left="570"/>
      </w:pPr>
      <w:r w:rsidRPr="00CF02F6">
        <w:t xml:space="preserve">Uiterlijk één week na gunning organiseert </w:t>
      </w:r>
      <w:r w:rsidR="00936AF4">
        <w:t xml:space="preserve">Opdrachtgever </w:t>
      </w:r>
      <w:r w:rsidRPr="00CF02F6">
        <w:rPr>
          <w:b/>
          <w:bCs/>
        </w:rPr>
        <w:t>een startoverleg</w:t>
      </w:r>
      <w:r w:rsidRPr="00CF02F6">
        <w:t xml:space="preserve"> met Opdracht</w:t>
      </w:r>
      <w:r w:rsidR="00936AF4">
        <w:t>nemer</w:t>
      </w:r>
      <w:r w:rsidRPr="00CF02F6">
        <w:t xml:space="preserve">. </w:t>
      </w:r>
      <w:r w:rsidR="00AD032F" w:rsidRPr="00CF02F6">
        <w:rPr>
          <w:rFonts w:eastAsia="Corbel" w:cs="Corbel"/>
          <w:lang w:eastAsia="nl-NL"/>
        </w:rPr>
        <w:t>Opdrachtnemer schrijft hiervan een verslag en deelt dit binnen 2 weken met de Opdrachtgever</w:t>
      </w:r>
      <w:r w:rsidR="00AD032F">
        <w:rPr>
          <w:rFonts w:eastAsia="Corbel" w:cs="Corbel"/>
          <w:lang w:eastAsia="nl-NL"/>
        </w:rPr>
        <w:t>.</w:t>
      </w:r>
      <w:r w:rsidR="00AD032F" w:rsidRPr="00CF02F6">
        <w:t xml:space="preserve"> </w:t>
      </w:r>
      <w:r w:rsidRPr="00CF02F6">
        <w:t>Minimaal de volgende onderwerpen worden besproken:</w:t>
      </w:r>
    </w:p>
    <w:p w14:paraId="5C64DB42" w14:textId="77777777" w:rsidR="00517894" w:rsidRPr="00CF02F6" w:rsidRDefault="00517894" w:rsidP="00E070B5">
      <w:pPr>
        <w:pStyle w:val="Lijstalinea"/>
        <w:numPr>
          <w:ilvl w:val="0"/>
          <w:numId w:val="17"/>
        </w:numPr>
        <w:spacing w:line="276" w:lineRule="auto"/>
        <w:ind w:left="1267"/>
      </w:pPr>
      <w:r w:rsidRPr="00CF02F6">
        <w:t>Plan van aanpak</w:t>
      </w:r>
    </w:p>
    <w:p w14:paraId="243C6565" w14:textId="77777777" w:rsidR="00517894" w:rsidRPr="00CF02F6" w:rsidRDefault="00517894" w:rsidP="00E070B5">
      <w:pPr>
        <w:pStyle w:val="Lijstalinea"/>
        <w:numPr>
          <w:ilvl w:val="0"/>
          <w:numId w:val="17"/>
        </w:numPr>
        <w:spacing w:line="276" w:lineRule="auto"/>
        <w:ind w:left="1267"/>
      </w:pPr>
      <w:r w:rsidRPr="00CF02F6">
        <w:t>Service Level Agreement</w:t>
      </w:r>
    </w:p>
    <w:p w14:paraId="3C0A952E" w14:textId="77777777" w:rsidR="00517894" w:rsidRPr="00CF02F6" w:rsidRDefault="00517894" w:rsidP="00E070B5">
      <w:pPr>
        <w:pStyle w:val="Lijstalinea"/>
        <w:numPr>
          <w:ilvl w:val="0"/>
          <w:numId w:val="17"/>
        </w:numPr>
        <w:spacing w:line="276" w:lineRule="auto"/>
        <w:ind w:left="1267"/>
      </w:pPr>
      <w:r w:rsidRPr="00CF02F6">
        <w:t>Planning</w:t>
      </w:r>
    </w:p>
    <w:p w14:paraId="7D09D61B" w14:textId="77777777" w:rsidR="00517894" w:rsidRPr="00646F3E" w:rsidRDefault="00517894" w:rsidP="00E070B5">
      <w:pPr>
        <w:pStyle w:val="Lijstalinea"/>
        <w:numPr>
          <w:ilvl w:val="0"/>
          <w:numId w:val="17"/>
        </w:numPr>
        <w:spacing w:line="276" w:lineRule="auto"/>
        <w:ind w:left="1267"/>
        <w:rPr>
          <w:rStyle w:val="Verwijzingopmerking"/>
          <w:rFonts w:eastAsia="Corbel"/>
          <w:sz w:val="21"/>
          <w:szCs w:val="21"/>
        </w:rPr>
      </w:pPr>
      <w:r w:rsidRPr="00646F3E">
        <w:t>Gewenste input en rol Opdrachtgever</w:t>
      </w:r>
    </w:p>
    <w:p w14:paraId="1DE8AE4F" w14:textId="5C9C6B26" w:rsidR="00805576" w:rsidRPr="00646F3E" w:rsidRDefault="00517894" w:rsidP="00E070B5">
      <w:pPr>
        <w:pStyle w:val="Lijstalinea"/>
        <w:numPr>
          <w:ilvl w:val="0"/>
          <w:numId w:val="16"/>
        </w:numPr>
        <w:spacing w:line="276" w:lineRule="auto"/>
        <w:ind w:left="570"/>
        <w:rPr>
          <w:rFonts w:cs="Verdana"/>
        </w:rPr>
      </w:pPr>
      <w:r w:rsidRPr="00646F3E">
        <w:lastRenderedPageBreak/>
        <w:t>Uiterlijk</w:t>
      </w:r>
      <w:r w:rsidRPr="00646F3E">
        <w:rPr>
          <w:rFonts w:cs="Verdana"/>
        </w:rPr>
        <w:t xml:space="preserve"> twee weken na gunning</w:t>
      </w:r>
      <w:r w:rsidR="00805576" w:rsidRPr="00646F3E">
        <w:rPr>
          <w:rFonts w:cs="Verdana"/>
        </w:rPr>
        <w:t xml:space="preserve"> organiseert</w:t>
      </w:r>
      <w:r w:rsidRPr="00646F3E">
        <w:rPr>
          <w:rFonts w:cs="Verdana"/>
        </w:rPr>
        <w:t xml:space="preserve"> </w:t>
      </w:r>
      <w:r w:rsidR="00805576" w:rsidRPr="00646F3E">
        <w:rPr>
          <w:rFonts w:cs="Verdana"/>
        </w:rPr>
        <w:t xml:space="preserve">Opdrachtnemer </w:t>
      </w:r>
      <w:r w:rsidR="00805576" w:rsidRPr="00646F3E">
        <w:rPr>
          <w:rFonts w:cs="Verdana"/>
          <w:b/>
          <w:bCs/>
        </w:rPr>
        <w:t>een startoverleg</w:t>
      </w:r>
      <w:r w:rsidR="00805576" w:rsidRPr="00646F3E">
        <w:rPr>
          <w:rFonts w:cs="Verdana"/>
        </w:rPr>
        <w:t xml:space="preserve"> met Opdracht</w:t>
      </w:r>
      <w:r w:rsidR="00354C52" w:rsidRPr="00646F3E">
        <w:rPr>
          <w:rFonts w:cs="Verdana"/>
        </w:rPr>
        <w:t>gever</w:t>
      </w:r>
      <w:r w:rsidR="00805576" w:rsidRPr="00646F3E">
        <w:rPr>
          <w:rFonts w:cs="Verdana"/>
        </w:rPr>
        <w:t xml:space="preserve"> en veldonderzoekbureaus</w:t>
      </w:r>
      <w:r w:rsidR="00354C52" w:rsidRPr="00646F3E">
        <w:rPr>
          <w:rFonts w:cs="Verdana"/>
        </w:rPr>
        <w:t xml:space="preserve">. </w:t>
      </w:r>
      <w:r w:rsidR="00364282" w:rsidRPr="00646F3E">
        <w:rPr>
          <w:rFonts w:eastAsia="Corbel" w:cs="Corbel"/>
          <w:lang w:eastAsia="nl-NL"/>
        </w:rPr>
        <w:t>Opdrachtnemer schrijft hiervan een verslag en deelt dit binnen 2 weken met de Opdrachtgever</w:t>
      </w:r>
      <w:r w:rsidR="003F4806" w:rsidRPr="00646F3E">
        <w:rPr>
          <w:rFonts w:eastAsia="Corbel" w:cs="Corbel"/>
          <w:lang w:eastAsia="nl-NL"/>
        </w:rPr>
        <w:t>.</w:t>
      </w:r>
      <w:r w:rsidR="00364282" w:rsidRPr="00646F3E">
        <w:rPr>
          <w:rFonts w:cs="Verdana"/>
        </w:rPr>
        <w:t xml:space="preserve"> </w:t>
      </w:r>
      <w:r w:rsidR="00354C52" w:rsidRPr="00646F3E">
        <w:rPr>
          <w:rFonts w:cs="Verdana"/>
        </w:rPr>
        <w:t>Minimaal de volgende onderwerpen worden besproken</w:t>
      </w:r>
      <w:r w:rsidR="00805576" w:rsidRPr="00646F3E">
        <w:rPr>
          <w:rFonts w:cs="Verdana"/>
        </w:rPr>
        <w:t>:</w:t>
      </w:r>
    </w:p>
    <w:p w14:paraId="589E610D" w14:textId="0146C8DE" w:rsidR="00805576" w:rsidRPr="00646F3E" w:rsidRDefault="00354C52" w:rsidP="00E070B5">
      <w:pPr>
        <w:pStyle w:val="Lijstalinea"/>
        <w:numPr>
          <w:ilvl w:val="1"/>
          <w:numId w:val="18"/>
        </w:numPr>
        <w:spacing w:line="276" w:lineRule="auto"/>
        <w:ind w:left="1267"/>
        <w:rPr>
          <w:rFonts w:cs="Verdana"/>
        </w:rPr>
      </w:pPr>
      <w:r w:rsidRPr="00646F3E">
        <w:rPr>
          <w:rFonts w:cs="Verdana"/>
        </w:rPr>
        <w:t>P</w:t>
      </w:r>
      <w:r w:rsidR="00805576" w:rsidRPr="00646F3E">
        <w:rPr>
          <w:rFonts w:cs="Verdana"/>
        </w:rPr>
        <w:t xml:space="preserve">lanning </w:t>
      </w:r>
    </w:p>
    <w:p w14:paraId="11EB21D6" w14:textId="7E6CF6B4" w:rsidR="00517894" w:rsidRPr="00646F3E" w:rsidRDefault="00354C52" w:rsidP="00E070B5">
      <w:pPr>
        <w:pStyle w:val="Lijstalinea"/>
        <w:numPr>
          <w:ilvl w:val="1"/>
          <w:numId w:val="18"/>
        </w:numPr>
        <w:spacing w:line="276" w:lineRule="auto"/>
        <w:ind w:left="1267"/>
        <w:rPr>
          <w:rFonts w:cs="Verdana"/>
        </w:rPr>
      </w:pPr>
      <w:r w:rsidRPr="00646F3E">
        <w:rPr>
          <w:rFonts w:cs="Verdana"/>
        </w:rPr>
        <w:t>P</w:t>
      </w:r>
      <w:r w:rsidR="00805576" w:rsidRPr="00646F3E">
        <w:rPr>
          <w:rFonts w:cs="Verdana"/>
        </w:rPr>
        <w:t xml:space="preserve">rojectrisico’s </w:t>
      </w:r>
    </w:p>
    <w:p w14:paraId="6DD1F91F" w14:textId="30C663FB" w:rsidR="45C167B7" w:rsidRPr="00646F3E" w:rsidRDefault="45C167B7" w:rsidP="00E070B5">
      <w:pPr>
        <w:pStyle w:val="Lijstalinea"/>
        <w:numPr>
          <w:ilvl w:val="1"/>
          <w:numId w:val="18"/>
        </w:numPr>
        <w:spacing w:line="276" w:lineRule="auto"/>
        <w:ind w:left="1267"/>
        <w:rPr>
          <w:rFonts w:cs="Verdana"/>
        </w:rPr>
      </w:pPr>
      <w:r w:rsidRPr="00646F3E">
        <w:rPr>
          <w:rFonts w:cs="Verdana"/>
        </w:rPr>
        <w:t xml:space="preserve">Rolverdeling </w:t>
      </w:r>
    </w:p>
    <w:p w14:paraId="4268D9C3" w14:textId="266BA773" w:rsidR="45C167B7" w:rsidRDefault="45C167B7" w:rsidP="00E070B5">
      <w:pPr>
        <w:pStyle w:val="Lijstalinea"/>
        <w:numPr>
          <w:ilvl w:val="1"/>
          <w:numId w:val="18"/>
        </w:numPr>
        <w:spacing w:line="276" w:lineRule="auto"/>
        <w:ind w:left="1267"/>
        <w:rPr>
          <w:rFonts w:cs="Verdana"/>
        </w:rPr>
      </w:pPr>
      <w:r w:rsidRPr="6D5B68DE">
        <w:rPr>
          <w:rFonts w:cs="Verdana"/>
        </w:rPr>
        <w:t>Overzicht van contactpersonen</w:t>
      </w:r>
    </w:p>
    <w:p w14:paraId="28B18238" w14:textId="3D3CF4EC" w:rsidR="4B8EB841" w:rsidRDefault="4B8EB841" w:rsidP="00E070B5">
      <w:pPr>
        <w:pStyle w:val="Lijstalinea"/>
        <w:numPr>
          <w:ilvl w:val="1"/>
          <w:numId w:val="18"/>
        </w:numPr>
        <w:spacing w:line="276" w:lineRule="auto"/>
        <w:ind w:left="1267"/>
        <w:rPr>
          <w:rFonts w:cs="Verdana"/>
        </w:rPr>
      </w:pPr>
      <w:r w:rsidRPr="6D5B68DE">
        <w:rPr>
          <w:rFonts w:cs="Verdana"/>
        </w:rPr>
        <w:t>Uitleg veldwerkomgeving</w:t>
      </w:r>
    </w:p>
    <w:p w14:paraId="31041255" w14:textId="6A7D5004" w:rsidR="00B25091" w:rsidRPr="00CF02F6" w:rsidRDefault="003E1827" w:rsidP="00E070B5">
      <w:pPr>
        <w:pStyle w:val="Lijstalinea"/>
        <w:numPr>
          <w:ilvl w:val="0"/>
          <w:numId w:val="16"/>
        </w:numPr>
        <w:spacing w:line="276" w:lineRule="auto"/>
        <w:ind w:left="570"/>
      </w:pPr>
      <w:r w:rsidRPr="00CF02F6">
        <w:t xml:space="preserve">Minimaal </w:t>
      </w:r>
      <w:r w:rsidR="00A66BE3" w:rsidRPr="00CF02F6">
        <w:t xml:space="preserve">4 </w:t>
      </w:r>
      <w:r w:rsidRPr="00CF02F6">
        <w:t>x keer per jaar organiseer</w:t>
      </w:r>
      <w:r w:rsidR="00E10F16" w:rsidRPr="00CF02F6">
        <w:rPr>
          <w:rFonts w:cstheme="minorBidi"/>
          <w:bCs/>
        </w:rPr>
        <w:t>t Opdracht</w:t>
      </w:r>
      <w:r w:rsidR="000B41BC">
        <w:rPr>
          <w:rFonts w:cstheme="minorBidi"/>
          <w:bCs/>
        </w:rPr>
        <w:t>gever</w:t>
      </w:r>
      <w:r w:rsidR="00E10F16" w:rsidRPr="00CF02F6">
        <w:rPr>
          <w:rFonts w:cstheme="minorBidi"/>
          <w:bCs/>
        </w:rPr>
        <w:t xml:space="preserve"> </w:t>
      </w:r>
      <w:r w:rsidR="00EB6925" w:rsidRPr="00CF02F6">
        <w:rPr>
          <w:rFonts w:cstheme="minorBidi"/>
          <w:b/>
        </w:rPr>
        <w:t>een strategisch overleg</w:t>
      </w:r>
      <w:r w:rsidR="0086672D">
        <w:rPr>
          <w:rFonts w:cstheme="minorBidi"/>
          <w:b/>
        </w:rPr>
        <w:t xml:space="preserve"> </w:t>
      </w:r>
      <w:r w:rsidR="0086672D" w:rsidRPr="0086672D">
        <w:rPr>
          <w:rFonts w:cstheme="minorBidi"/>
          <w:bCs/>
        </w:rPr>
        <w:t xml:space="preserve">met </w:t>
      </w:r>
      <w:r w:rsidR="007E2A03">
        <w:rPr>
          <w:rFonts w:cstheme="minorBidi"/>
          <w:bCs/>
        </w:rPr>
        <w:t>O</w:t>
      </w:r>
      <w:r w:rsidR="0086672D" w:rsidRPr="0086672D">
        <w:rPr>
          <w:rFonts w:cstheme="minorBidi"/>
          <w:bCs/>
        </w:rPr>
        <w:t>pdracht</w:t>
      </w:r>
      <w:r w:rsidR="000B41BC">
        <w:rPr>
          <w:rFonts w:cstheme="minorBidi"/>
          <w:bCs/>
        </w:rPr>
        <w:t>neme</w:t>
      </w:r>
      <w:r w:rsidR="0086672D" w:rsidRPr="0086672D">
        <w:rPr>
          <w:rFonts w:cstheme="minorBidi"/>
          <w:bCs/>
        </w:rPr>
        <w:t>r</w:t>
      </w:r>
      <w:r w:rsidR="00EB6925">
        <w:rPr>
          <w:rFonts w:cstheme="minorBidi"/>
          <w:bCs/>
        </w:rPr>
        <w:t>.</w:t>
      </w:r>
      <w:r w:rsidR="00EB6925" w:rsidRPr="00CF02F6">
        <w:rPr>
          <w:rFonts w:cstheme="minorBidi"/>
          <w:bCs/>
        </w:rPr>
        <w:t xml:space="preserve"> </w:t>
      </w:r>
      <w:r w:rsidR="005617E2" w:rsidRPr="00CF02F6">
        <w:rPr>
          <w:rFonts w:cstheme="minorBidi"/>
          <w:bCs/>
        </w:rPr>
        <w:t>Na gunning zal in gezamenlijkheid frequentie en inrichting van deze overleggen worden bepaald in de SLA</w:t>
      </w:r>
      <w:r w:rsidR="005617E2">
        <w:rPr>
          <w:rFonts w:cstheme="minorBidi"/>
          <w:bCs/>
        </w:rPr>
        <w:t>.</w:t>
      </w:r>
      <w:r w:rsidR="005617E2" w:rsidRPr="00CF02F6">
        <w:t xml:space="preserve"> </w:t>
      </w:r>
      <w:r w:rsidR="00364282" w:rsidRPr="00CF02F6">
        <w:rPr>
          <w:rFonts w:eastAsia="Corbel" w:cs="Corbel"/>
          <w:lang w:eastAsia="nl-NL"/>
        </w:rPr>
        <w:t>Opdrachtnemer schrijft hiervan een verslag en deelt dit binnen 2 weken met de Opdrachtgever</w:t>
      </w:r>
      <w:r w:rsidR="00364282" w:rsidRPr="00CF02F6">
        <w:t xml:space="preserve"> </w:t>
      </w:r>
      <w:r w:rsidR="00EB6925" w:rsidRPr="00CF02F6">
        <w:t>In dit overleg worden minimaal de volgende onderwerpen besproken</w:t>
      </w:r>
      <w:r w:rsidR="00E526CF">
        <w:t>:</w:t>
      </w:r>
      <w:r w:rsidR="00B25091" w:rsidRPr="00CF02F6">
        <w:rPr>
          <w:rFonts w:cstheme="minorBidi"/>
          <w:bCs/>
        </w:rPr>
        <w:t xml:space="preserve">  </w:t>
      </w:r>
    </w:p>
    <w:p w14:paraId="503336A9" w14:textId="7B9C2B92" w:rsidR="008C1936" w:rsidRPr="00CF02F6" w:rsidRDefault="003549E2" w:rsidP="00E070B5">
      <w:pPr>
        <w:pStyle w:val="Lijstalinea"/>
        <w:numPr>
          <w:ilvl w:val="0"/>
          <w:numId w:val="19"/>
        </w:numPr>
        <w:spacing w:line="276" w:lineRule="auto"/>
        <w:ind w:left="1267"/>
      </w:pPr>
      <w:r w:rsidRPr="008E7A18">
        <w:rPr>
          <w:b/>
          <w:bCs/>
        </w:rPr>
        <w:t>Inhoudelijke kwartaalrapportage</w:t>
      </w:r>
      <w:r>
        <w:t xml:space="preserve">: </w:t>
      </w:r>
      <w:r w:rsidR="00554804">
        <w:t>O</w:t>
      </w:r>
      <w:r w:rsidR="005B5CFF">
        <w:t>pdrachtnemer</w:t>
      </w:r>
      <w:r w:rsidRPr="003549E2">
        <w:t xml:space="preserve"> rapporteert op realisatie van de Opdracht en door Opdrachtnemer geschreven Plan van Aanpak en gaat hierbij minimaal in op planning, inhoudelijke ontwikkelingen en mogelijke knelpunten.</w:t>
      </w:r>
    </w:p>
    <w:p w14:paraId="7F4E95A0" w14:textId="3E3C7442" w:rsidR="003549E2" w:rsidRPr="003549E2" w:rsidRDefault="003549E2" w:rsidP="00E070B5">
      <w:pPr>
        <w:pStyle w:val="Lijstalinea"/>
        <w:numPr>
          <w:ilvl w:val="0"/>
          <w:numId w:val="19"/>
        </w:numPr>
        <w:spacing w:line="276" w:lineRule="auto"/>
        <w:ind w:left="1267"/>
      </w:pPr>
      <w:r w:rsidRPr="008E7A18">
        <w:rPr>
          <w:b/>
          <w:bCs/>
        </w:rPr>
        <w:t>Financiële kwartaalrapportage</w:t>
      </w:r>
      <w:r>
        <w:t xml:space="preserve">: </w:t>
      </w:r>
      <w:r w:rsidRPr="003549E2">
        <w:t>dit omvat een gedetailleerd overzicht van de bestedingen die betrekking hebben op de Opdracht:</w:t>
      </w:r>
    </w:p>
    <w:p w14:paraId="1397E876" w14:textId="77777777" w:rsidR="00E526CF" w:rsidRPr="00A82F40" w:rsidRDefault="00E526CF" w:rsidP="00E070B5">
      <w:pPr>
        <w:pStyle w:val="Lijstalinea"/>
        <w:numPr>
          <w:ilvl w:val="0"/>
          <w:numId w:val="19"/>
        </w:numPr>
        <w:spacing w:line="276" w:lineRule="auto"/>
        <w:ind w:left="1267"/>
        <w:rPr>
          <w:rFonts w:cstheme="minorBidi"/>
          <w:bCs/>
        </w:rPr>
      </w:pPr>
      <w:r w:rsidRPr="001F2D46">
        <w:t>O</w:t>
      </w:r>
      <w:r w:rsidRPr="00A82F40">
        <w:rPr>
          <w:rFonts w:cstheme="minorBidi"/>
          <w:bCs/>
        </w:rPr>
        <w:t>ntwikkelingen en voortgang SMP Amsterdam</w:t>
      </w:r>
    </w:p>
    <w:p w14:paraId="45BDBEE0" w14:textId="77777777" w:rsidR="00E526CF" w:rsidRPr="00A82F40" w:rsidRDefault="00E526CF" w:rsidP="00E070B5">
      <w:pPr>
        <w:pStyle w:val="Lijstalinea"/>
        <w:numPr>
          <w:ilvl w:val="0"/>
          <w:numId w:val="19"/>
        </w:numPr>
        <w:spacing w:line="276" w:lineRule="auto"/>
        <w:ind w:left="1267"/>
        <w:rPr>
          <w:rFonts w:cstheme="minorBidi"/>
          <w:bCs/>
        </w:rPr>
      </w:pPr>
      <w:r>
        <w:rPr>
          <w:rFonts w:cstheme="minorBidi"/>
          <w:bCs/>
        </w:rPr>
        <w:t>Ontwikkelingen omtrent SMP’s in Noord-Holland en Nederland</w:t>
      </w:r>
    </w:p>
    <w:p w14:paraId="1B506035" w14:textId="77777777" w:rsidR="00E526CF" w:rsidRPr="00A82F40" w:rsidRDefault="00E526CF" w:rsidP="00E070B5">
      <w:pPr>
        <w:pStyle w:val="Lijstalinea"/>
        <w:numPr>
          <w:ilvl w:val="0"/>
          <w:numId w:val="19"/>
        </w:numPr>
        <w:spacing w:line="276" w:lineRule="auto"/>
        <w:ind w:left="1267"/>
        <w:rPr>
          <w:rFonts w:cstheme="minorBidi"/>
          <w:bCs/>
        </w:rPr>
      </w:pPr>
      <w:r>
        <w:t>I</w:t>
      </w:r>
      <w:r w:rsidRPr="001F2D46">
        <w:t xml:space="preserve">nnovaties met mogelijk positieve uitwerking op de realisatie van deze </w:t>
      </w:r>
      <w:r>
        <w:t>O</w:t>
      </w:r>
      <w:r w:rsidRPr="00CF02F6">
        <w:t>pdracht</w:t>
      </w:r>
      <w:r>
        <w:t xml:space="preserve"> </w:t>
      </w:r>
    </w:p>
    <w:p w14:paraId="51999474" w14:textId="35AFDB8F" w:rsidR="008D1F29" w:rsidRPr="00D34BF2" w:rsidRDefault="007B1F29" w:rsidP="00E070B5">
      <w:pPr>
        <w:pStyle w:val="Lijstalinea"/>
        <w:numPr>
          <w:ilvl w:val="0"/>
          <w:numId w:val="16"/>
        </w:numPr>
        <w:spacing w:line="276" w:lineRule="auto"/>
        <w:ind w:left="570"/>
        <w:rPr>
          <w:rFonts w:cstheme="minorBidi"/>
          <w:bCs/>
        </w:rPr>
      </w:pPr>
      <w:r w:rsidRPr="007B1F29">
        <w:t>Minimaal 5 keer per jaar organiseert</w:t>
      </w:r>
      <w:r>
        <w:t xml:space="preserve"> Opdrachtnemer</w:t>
      </w:r>
      <w:r w:rsidR="00A616A5" w:rsidRPr="00CF02F6">
        <w:t xml:space="preserve"> </w:t>
      </w:r>
      <w:r w:rsidR="001A6AAA" w:rsidRPr="001A6AAA">
        <w:rPr>
          <w:b/>
          <w:bCs/>
        </w:rPr>
        <w:t xml:space="preserve">een operationeel </w:t>
      </w:r>
      <w:r w:rsidR="008C1824" w:rsidRPr="001A6AAA">
        <w:rPr>
          <w:b/>
        </w:rPr>
        <w:t>overleg</w:t>
      </w:r>
      <w:r w:rsidR="008C1824">
        <w:t xml:space="preserve"> </w:t>
      </w:r>
      <w:r w:rsidR="00A616A5" w:rsidRPr="00CF02F6">
        <w:t>met Opdrachtgever en veldwerkonderzoek</w:t>
      </w:r>
      <w:r w:rsidR="008D1F29" w:rsidRPr="00D34BF2">
        <w:rPr>
          <w:rFonts w:cstheme="minorBidi"/>
          <w:bCs/>
        </w:rPr>
        <w:t>sbureau</w:t>
      </w:r>
      <w:r w:rsidR="566D5EE1" w:rsidRPr="00D34BF2">
        <w:rPr>
          <w:rFonts w:cstheme="minorBidi"/>
        </w:rPr>
        <w:t>.</w:t>
      </w:r>
      <w:r w:rsidR="004523AA" w:rsidRPr="00D34BF2">
        <w:rPr>
          <w:rFonts w:cstheme="minorBidi"/>
        </w:rPr>
        <w:t xml:space="preserve"> </w:t>
      </w:r>
      <w:r w:rsidR="001D2B95">
        <w:rPr>
          <w:rFonts w:cstheme="minorBidi"/>
        </w:rPr>
        <w:t>H</w:t>
      </w:r>
      <w:r w:rsidR="00D34BF2" w:rsidRPr="00D34BF2">
        <w:rPr>
          <w:rFonts w:cstheme="minorBidi"/>
        </w:rPr>
        <w:t xml:space="preserve">iervan is </w:t>
      </w:r>
      <w:r w:rsidR="001D2B95">
        <w:rPr>
          <w:rFonts w:cstheme="minorBidi"/>
        </w:rPr>
        <w:t xml:space="preserve">er </w:t>
      </w:r>
      <w:r w:rsidR="00D34BF2" w:rsidRPr="00D34BF2">
        <w:rPr>
          <w:rFonts w:cstheme="minorBidi"/>
        </w:rPr>
        <w:t xml:space="preserve">1 voor </w:t>
      </w:r>
      <w:r w:rsidRPr="00D34BF2">
        <w:rPr>
          <w:rFonts w:cstheme="minorBidi"/>
          <w:bCs/>
        </w:rPr>
        <w:t xml:space="preserve">start voorjaarsonderzoek, 1 halverwege voorjaar, </w:t>
      </w:r>
      <w:r w:rsidR="00D34BF2" w:rsidRPr="00D34BF2">
        <w:rPr>
          <w:rFonts w:cstheme="minorBidi"/>
          <w:bCs/>
        </w:rPr>
        <w:t>1</w:t>
      </w:r>
      <w:r w:rsidRPr="00D34BF2">
        <w:rPr>
          <w:rFonts w:cstheme="minorBidi"/>
          <w:bCs/>
        </w:rPr>
        <w:t xml:space="preserve"> in de zomer/voor start najaar, </w:t>
      </w:r>
      <w:r w:rsidR="00D34BF2" w:rsidRPr="00D34BF2">
        <w:rPr>
          <w:rFonts w:cstheme="minorBidi"/>
          <w:bCs/>
        </w:rPr>
        <w:t>1</w:t>
      </w:r>
      <w:r w:rsidRPr="00D34BF2">
        <w:rPr>
          <w:rFonts w:cstheme="minorBidi"/>
          <w:bCs/>
        </w:rPr>
        <w:t xml:space="preserve"> halverwege najaar en een overleg moment na afronding veldwerk</w:t>
      </w:r>
      <w:r w:rsidR="00D34BF2" w:rsidRPr="00D34BF2">
        <w:rPr>
          <w:rFonts w:cstheme="minorBidi"/>
          <w:bCs/>
        </w:rPr>
        <w:t xml:space="preserve">. </w:t>
      </w:r>
      <w:r w:rsidR="00A035F4" w:rsidRPr="00D34BF2">
        <w:rPr>
          <w:rFonts w:cstheme="minorBidi"/>
          <w:bCs/>
        </w:rPr>
        <w:t xml:space="preserve">Na gunning zal in gezamenlijkheid frequentie en inrichting van deze overleggen worden bepaald in de SLA </w:t>
      </w:r>
      <w:r w:rsidR="008D1F29" w:rsidRPr="00D34BF2">
        <w:rPr>
          <w:rFonts w:cstheme="minorBidi"/>
          <w:bCs/>
        </w:rPr>
        <w:t>In dit overleg worden minimaal de volgende onderwerpen besproken:</w:t>
      </w:r>
    </w:p>
    <w:p w14:paraId="5370C8B7" w14:textId="77777777" w:rsidR="00121E36" w:rsidRPr="00CF02F6" w:rsidRDefault="008D1F29" w:rsidP="00E070B5">
      <w:pPr>
        <w:pStyle w:val="Lijstalinea"/>
        <w:numPr>
          <w:ilvl w:val="0"/>
          <w:numId w:val="20"/>
        </w:numPr>
        <w:spacing w:line="276" w:lineRule="auto"/>
        <w:ind w:left="1267"/>
      </w:pPr>
      <w:r w:rsidRPr="00CF02F6">
        <w:t>Voortgang veldwerk</w:t>
      </w:r>
    </w:p>
    <w:p w14:paraId="4AC0382B" w14:textId="54F8A294" w:rsidR="00946524" w:rsidRDefault="00946524" w:rsidP="00E070B5">
      <w:pPr>
        <w:pStyle w:val="Lijstalinea"/>
        <w:numPr>
          <w:ilvl w:val="0"/>
          <w:numId w:val="20"/>
        </w:numPr>
        <w:spacing w:line="276" w:lineRule="auto"/>
        <w:ind w:left="1267"/>
      </w:pPr>
      <w:r>
        <w:t>Planning</w:t>
      </w:r>
    </w:p>
    <w:p w14:paraId="4B855FEE" w14:textId="77777777" w:rsidR="00E65A83" w:rsidRPr="00CF02F6" w:rsidRDefault="008D1F29" w:rsidP="00E070B5">
      <w:pPr>
        <w:pStyle w:val="Lijstalinea"/>
        <w:numPr>
          <w:ilvl w:val="0"/>
          <w:numId w:val="20"/>
        </w:numPr>
        <w:spacing w:line="276" w:lineRule="auto"/>
        <w:ind w:left="1267"/>
      </w:pPr>
      <w:r w:rsidRPr="00CF02F6">
        <w:t xml:space="preserve">Kwaliteit opgeleverde data </w:t>
      </w:r>
    </w:p>
    <w:p w14:paraId="672C81A1" w14:textId="62990AFB" w:rsidR="00946524" w:rsidRDefault="00946524" w:rsidP="00E070B5">
      <w:pPr>
        <w:pStyle w:val="Lijstalinea"/>
        <w:numPr>
          <w:ilvl w:val="0"/>
          <w:numId w:val="20"/>
        </w:numPr>
        <w:spacing w:line="276" w:lineRule="auto"/>
        <w:ind w:left="1267"/>
      </w:pPr>
      <w:r>
        <w:t>Eventuele veiligheidsissues tijdens het veldwerk</w:t>
      </w:r>
    </w:p>
    <w:p w14:paraId="736D57CB" w14:textId="7E570576" w:rsidR="001A71F5" w:rsidRPr="00CF02F6" w:rsidRDefault="001A71F5" w:rsidP="00E070B5">
      <w:pPr>
        <w:pStyle w:val="Lijstalinea"/>
        <w:numPr>
          <w:ilvl w:val="0"/>
          <w:numId w:val="16"/>
        </w:numPr>
        <w:spacing w:line="276" w:lineRule="auto"/>
        <w:ind w:left="570"/>
      </w:pPr>
      <w:r w:rsidRPr="00CF02F6">
        <w:t>Opdrachtnemer</w:t>
      </w:r>
      <w:r w:rsidR="00A3140F" w:rsidRPr="00CF02F6">
        <w:rPr>
          <w:rFonts w:cstheme="minorBidi"/>
          <w:bCs/>
        </w:rPr>
        <w:t xml:space="preserve"> organiseert </w:t>
      </w:r>
      <w:r w:rsidR="00A3140F" w:rsidRPr="00CF02F6">
        <w:rPr>
          <w:rFonts w:cstheme="minorBidi"/>
          <w:b/>
        </w:rPr>
        <w:t>per deel-SMP</w:t>
      </w:r>
      <w:r w:rsidRPr="00CF02F6">
        <w:rPr>
          <w:rFonts w:cstheme="minorBidi"/>
          <w:bCs/>
        </w:rPr>
        <w:t xml:space="preserve"> minimaal onderstaande overleggen en feedback rondes</w:t>
      </w:r>
      <w:r w:rsidR="00A3140F" w:rsidRPr="00CF02F6">
        <w:rPr>
          <w:rFonts w:cstheme="minorBidi"/>
          <w:bCs/>
        </w:rPr>
        <w:t>.</w:t>
      </w:r>
      <w:r w:rsidRPr="00CF02F6">
        <w:rPr>
          <w:rFonts w:cstheme="minorBidi"/>
          <w:bCs/>
        </w:rPr>
        <w:t xml:space="preserve"> </w:t>
      </w:r>
      <w:r w:rsidR="00737BC5" w:rsidRPr="00CF02F6">
        <w:rPr>
          <w:rFonts w:eastAsia="Corbel" w:cs="Corbel"/>
          <w:lang w:eastAsia="nl-NL"/>
        </w:rPr>
        <w:t>Opdrachtnemer schrijft hiervan een verslag en deelt dit binnen 2 weken met de Opdrachtgever</w:t>
      </w:r>
      <w:r w:rsidR="00737BC5">
        <w:rPr>
          <w:rFonts w:eastAsia="Corbel" w:cs="Corbel"/>
          <w:lang w:eastAsia="nl-NL"/>
        </w:rPr>
        <w:t>.</w:t>
      </w:r>
      <w:r w:rsidR="00737BC5" w:rsidRPr="00CF02F6">
        <w:rPr>
          <w:rFonts w:cstheme="minorBidi"/>
          <w:bCs/>
        </w:rPr>
        <w:t xml:space="preserve"> </w:t>
      </w:r>
      <w:r w:rsidRPr="00CF02F6">
        <w:rPr>
          <w:rFonts w:cstheme="minorBidi"/>
          <w:bCs/>
        </w:rPr>
        <w:t>Na gunning zal in gezamenlijkheid frequentie en inrichting van deze overleggen worden bepaald in de SLA.</w:t>
      </w:r>
    </w:p>
    <w:p w14:paraId="44CDF74A" w14:textId="4D3351B0" w:rsidR="001A71F5" w:rsidRPr="00CF02F6" w:rsidRDefault="001A71F5" w:rsidP="00E070B5">
      <w:pPr>
        <w:pStyle w:val="Lijstalinea"/>
        <w:numPr>
          <w:ilvl w:val="0"/>
          <w:numId w:val="21"/>
        </w:numPr>
        <w:spacing w:line="276" w:lineRule="auto"/>
        <w:ind w:left="1267"/>
      </w:pPr>
      <w:r w:rsidRPr="00CF02F6">
        <w:rPr>
          <w:rFonts w:eastAsia="Corbel"/>
        </w:rPr>
        <w:t xml:space="preserve">1 </w:t>
      </w:r>
      <w:r w:rsidRPr="00CF02F6">
        <w:t xml:space="preserve">startoverleg bij de Opdrachtgever en 2 overleggen met Opdrachtgever en OD NHN per </w:t>
      </w:r>
      <w:r w:rsidR="00E9736D">
        <w:t>deel-SMP</w:t>
      </w:r>
      <w:r w:rsidRPr="00CF02F6">
        <w:t>.</w:t>
      </w:r>
    </w:p>
    <w:p w14:paraId="0494D3DD" w14:textId="4AFF5F48" w:rsidR="00E65A83" w:rsidRPr="00CF02F6" w:rsidRDefault="001A71F5" w:rsidP="00E070B5">
      <w:pPr>
        <w:pStyle w:val="Lijstalinea"/>
        <w:numPr>
          <w:ilvl w:val="0"/>
          <w:numId w:val="21"/>
        </w:numPr>
        <w:spacing w:line="276" w:lineRule="auto"/>
        <w:ind w:left="1267"/>
        <w:rPr>
          <w:rFonts w:eastAsia="Corbel"/>
        </w:rPr>
      </w:pPr>
      <w:r w:rsidRPr="00CF02F6">
        <w:t xml:space="preserve">Opdrachtnemer organiseert </w:t>
      </w:r>
      <w:r w:rsidRPr="00CF02F6">
        <w:rPr>
          <w:b/>
          <w:bCs/>
        </w:rPr>
        <w:t>jaarlijks een startoverleg voorafgaand aan het schrijven van de deel-SMP(</w:t>
      </w:r>
      <w:r w:rsidR="00764016">
        <w:rPr>
          <w:b/>
          <w:bCs/>
        </w:rPr>
        <w:t>‘</w:t>
      </w:r>
      <w:r w:rsidRPr="00CF02F6">
        <w:rPr>
          <w:b/>
          <w:bCs/>
        </w:rPr>
        <w:t>s</w:t>
      </w:r>
      <w:r w:rsidRPr="00CF02F6">
        <w:t>). Hierin legt Opdrachtnemer in ieder geval het volgende voor, over nadere</w:t>
      </w:r>
      <w:r w:rsidRPr="00CF02F6">
        <w:rPr>
          <w:rFonts w:eastAsia="Corbel"/>
        </w:rPr>
        <w:t xml:space="preserve"> invulling kan afspraken worden gemaakt in de SLA. </w:t>
      </w:r>
    </w:p>
    <w:p w14:paraId="6EC43004" w14:textId="0C5EBB43" w:rsidR="00E65A83" w:rsidRPr="00CF02F6" w:rsidRDefault="00476F34" w:rsidP="00E070B5">
      <w:pPr>
        <w:pStyle w:val="Lijstalinea"/>
        <w:numPr>
          <w:ilvl w:val="1"/>
          <w:numId w:val="21"/>
        </w:numPr>
        <w:spacing w:line="276" w:lineRule="auto"/>
        <w:rPr>
          <w:rFonts w:eastAsia="Corbel"/>
        </w:rPr>
      </w:pPr>
      <w:r>
        <w:rPr>
          <w:rFonts w:eastAsia="Corbel"/>
        </w:rPr>
        <w:t>P</w:t>
      </w:r>
      <w:r w:rsidR="001A71F5" w:rsidRPr="00CF02F6">
        <w:rPr>
          <w:rFonts w:eastAsia="Corbel"/>
        </w:rPr>
        <w:t>lanning voor het opstellen deel-</w:t>
      </w:r>
      <w:r w:rsidR="00054868" w:rsidRPr="00CF02F6">
        <w:rPr>
          <w:rFonts w:eastAsia="Corbel"/>
        </w:rPr>
        <w:t>SMP’s</w:t>
      </w:r>
    </w:p>
    <w:p w14:paraId="6D298FBF" w14:textId="4153DA47" w:rsidR="001A71F5" w:rsidRPr="00CF02F6" w:rsidRDefault="00E4578F" w:rsidP="00E070B5">
      <w:pPr>
        <w:pStyle w:val="Lijstalinea"/>
        <w:numPr>
          <w:ilvl w:val="1"/>
          <w:numId w:val="21"/>
        </w:numPr>
        <w:spacing w:line="276" w:lineRule="auto"/>
        <w:rPr>
          <w:rFonts w:eastAsia="Corbel"/>
        </w:rPr>
      </w:pPr>
      <w:r>
        <w:rPr>
          <w:rFonts w:eastAsia="Corbel"/>
        </w:rPr>
        <w:t>V</w:t>
      </w:r>
      <w:r w:rsidR="001A71F5" w:rsidRPr="00CF02F6">
        <w:rPr>
          <w:rFonts w:eastAsia="Corbel"/>
        </w:rPr>
        <w:t>erwachtingen en gewenste input en inzet van de Opdrachtgever</w:t>
      </w:r>
    </w:p>
    <w:p w14:paraId="17D4611A" w14:textId="3AF060BE" w:rsidR="00E65A83" w:rsidRPr="00CF02F6" w:rsidRDefault="00544412" w:rsidP="00E070B5">
      <w:pPr>
        <w:pStyle w:val="Default"/>
        <w:numPr>
          <w:ilvl w:val="1"/>
          <w:numId w:val="21"/>
        </w:numPr>
        <w:spacing w:line="276" w:lineRule="auto"/>
        <w:rPr>
          <w:rFonts w:ascii="Corbel" w:eastAsia="Corbel" w:hAnsi="Corbel"/>
          <w:sz w:val="21"/>
          <w:szCs w:val="21"/>
        </w:rPr>
      </w:pPr>
      <w:r>
        <w:rPr>
          <w:rFonts w:ascii="Corbel" w:eastAsia="Corbel" w:hAnsi="Corbel"/>
          <w:sz w:val="21"/>
          <w:szCs w:val="21"/>
        </w:rPr>
        <w:lastRenderedPageBreak/>
        <w:t>H</w:t>
      </w:r>
      <w:r w:rsidR="001A71F5" w:rsidRPr="00CF02F6">
        <w:rPr>
          <w:rFonts w:ascii="Corbel" w:eastAsia="Corbel" w:hAnsi="Corbel"/>
          <w:sz w:val="21"/>
          <w:szCs w:val="21"/>
        </w:rPr>
        <w:t>oe stakeholders (</w:t>
      </w:r>
      <w:r w:rsidR="00AE5957" w:rsidRPr="00CF02F6">
        <w:rPr>
          <w:rFonts w:ascii="Corbel" w:eastAsia="Corbel" w:hAnsi="Corbel"/>
          <w:sz w:val="21"/>
          <w:szCs w:val="21"/>
        </w:rPr>
        <w:t>o.a.</w:t>
      </w:r>
      <w:r w:rsidR="001A71F5" w:rsidRPr="00CF02F6">
        <w:rPr>
          <w:rFonts w:ascii="Corbel" w:eastAsia="Corbel" w:hAnsi="Corbel"/>
          <w:sz w:val="21"/>
          <w:szCs w:val="21"/>
        </w:rPr>
        <w:t xml:space="preserve"> Woningcorporaties) betrokken worden bij het deel-SMP</w:t>
      </w:r>
    </w:p>
    <w:p w14:paraId="02461307" w14:textId="4F812AF4" w:rsidR="00E65A83" w:rsidRPr="00CF02F6" w:rsidRDefault="00B30642" w:rsidP="00E070B5">
      <w:pPr>
        <w:pStyle w:val="Default"/>
        <w:numPr>
          <w:ilvl w:val="1"/>
          <w:numId w:val="21"/>
        </w:numPr>
        <w:spacing w:line="276" w:lineRule="auto"/>
        <w:rPr>
          <w:rFonts w:ascii="Corbel" w:eastAsia="Corbel" w:hAnsi="Corbel"/>
          <w:sz w:val="21"/>
          <w:szCs w:val="21"/>
        </w:rPr>
      </w:pPr>
      <w:r>
        <w:rPr>
          <w:rFonts w:ascii="Corbel" w:eastAsia="Corbel" w:hAnsi="Corbel"/>
          <w:sz w:val="21"/>
          <w:szCs w:val="21"/>
        </w:rPr>
        <w:t>B</w:t>
      </w:r>
      <w:r w:rsidRPr="00CF02F6">
        <w:rPr>
          <w:rFonts w:ascii="Corbel" w:eastAsia="Corbel" w:hAnsi="Corbel"/>
          <w:sz w:val="21"/>
          <w:szCs w:val="21"/>
        </w:rPr>
        <w:t xml:space="preserve">ijzonderheden </w:t>
      </w:r>
      <w:r w:rsidR="001A71F5" w:rsidRPr="00CF02F6">
        <w:rPr>
          <w:rFonts w:ascii="Corbel" w:eastAsia="Corbel" w:hAnsi="Corbel"/>
          <w:sz w:val="21"/>
          <w:szCs w:val="21"/>
        </w:rPr>
        <w:t xml:space="preserve">per </w:t>
      </w:r>
      <w:r w:rsidR="00E9736D">
        <w:rPr>
          <w:rFonts w:ascii="Corbel" w:eastAsia="Corbel" w:hAnsi="Corbel"/>
          <w:sz w:val="21"/>
          <w:szCs w:val="21"/>
        </w:rPr>
        <w:t>deel-SMP</w:t>
      </w:r>
    </w:p>
    <w:p w14:paraId="1EB1CB96" w14:textId="63577713" w:rsidR="001A71F5" w:rsidRPr="00CF02F6" w:rsidRDefault="00544412" w:rsidP="00E070B5">
      <w:pPr>
        <w:pStyle w:val="Default"/>
        <w:numPr>
          <w:ilvl w:val="1"/>
          <w:numId w:val="21"/>
        </w:numPr>
        <w:spacing w:line="276" w:lineRule="auto"/>
        <w:rPr>
          <w:rFonts w:ascii="Corbel" w:eastAsia="Corbel" w:hAnsi="Corbel"/>
          <w:sz w:val="21"/>
          <w:szCs w:val="21"/>
        </w:rPr>
      </w:pPr>
      <w:r>
        <w:rPr>
          <w:rFonts w:ascii="Corbel" w:eastAsia="Corbel" w:hAnsi="Corbel"/>
          <w:sz w:val="21"/>
          <w:szCs w:val="21"/>
        </w:rPr>
        <w:t>H</w:t>
      </w:r>
      <w:r w:rsidR="001A71F5" w:rsidRPr="00CF02F6">
        <w:rPr>
          <w:rFonts w:ascii="Corbel" w:eastAsia="Corbel" w:hAnsi="Corbel"/>
          <w:sz w:val="21"/>
          <w:szCs w:val="21"/>
        </w:rPr>
        <w:t xml:space="preserve">oe mogelijk nieuwe inzichten te verwerken in SMP. </w:t>
      </w:r>
    </w:p>
    <w:p w14:paraId="25DBEF98" w14:textId="59F67805" w:rsidR="001A71F5" w:rsidRPr="00CF02F6" w:rsidRDefault="001A71F5" w:rsidP="00E070B5">
      <w:pPr>
        <w:pStyle w:val="Lijstalinea"/>
        <w:numPr>
          <w:ilvl w:val="0"/>
          <w:numId w:val="21"/>
        </w:numPr>
        <w:spacing w:line="276" w:lineRule="auto"/>
        <w:ind w:left="1267"/>
      </w:pPr>
      <w:r w:rsidRPr="00CF02F6">
        <w:t xml:space="preserve">Opdrachtnemer zorgt minimaal voor 3 tussentijdse overleggen en 2 feedback rondes met Opdrachtgever tijdens het opstellen van een </w:t>
      </w:r>
      <w:r w:rsidR="00E9736D">
        <w:t>deel-SMP</w:t>
      </w:r>
      <w:r w:rsidRPr="00CF02F6">
        <w:t xml:space="preserve">. </w:t>
      </w:r>
    </w:p>
    <w:p w14:paraId="0183533E" w14:textId="21865708" w:rsidR="001A71F5" w:rsidRPr="00CF02F6" w:rsidRDefault="001A71F5" w:rsidP="00E070B5">
      <w:pPr>
        <w:pStyle w:val="Lijstalinea"/>
        <w:numPr>
          <w:ilvl w:val="0"/>
          <w:numId w:val="21"/>
        </w:numPr>
        <w:spacing w:line="276" w:lineRule="auto"/>
        <w:ind w:left="1267"/>
      </w:pPr>
      <w:r w:rsidRPr="00CF02F6">
        <w:t xml:space="preserve">Opdrachtnemer houdt tijdens schrijven per </w:t>
      </w:r>
      <w:r w:rsidR="00E9736D">
        <w:t>deel-</w:t>
      </w:r>
      <w:r w:rsidRPr="00CF02F6">
        <w:t xml:space="preserve"> SMP rekening met minimaal 2 overleggen met in- en externe stakeholders. </w:t>
      </w:r>
    </w:p>
    <w:p w14:paraId="1414EA5B" w14:textId="2E8F3FE2" w:rsidR="00962BE3" w:rsidRPr="00CF02F6" w:rsidRDefault="00943A21" w:rsidP="00E070B5">
      <w:pPr>
        <w:pStyle w:val="Lijstalinea"/>
        <w:numPr>
          <w:ilvl w:val="0"/>
          <w:numId w:val="16"/>
        </w:numPr>
        <w:spacing w:line="276" w:lineRule="auto"/>
        <w:ind w:left="570"/>
        <w:rPr>
          <w:rFonts w:cstheme="minorBidi"/>
          <w:bCs/>
        </w:rPr>
      </w:pPr>
      <w:r w:rsidRPr="00CF02F6">
        <w:rPr>
          <w:rFonts w:cstheme="minorBidi"/>
          <w:bCs/>
        </w:rPr>
        <w:t>Opdrachtnemer</w:t>
      </w:r>
      <w:r w:rsidR="00962BE3" w:rsidRPr="00CF02F6">
        <w:rPr>
          <w:rFonts w:cstheme="minorBidi"/>
          <w:bCs/>
        </w:rPr>
        <w:t xml:space="preserve"> </w:t>
      </w:r>
      <w:r w:rsidR="00E52E1C" w:rsidRPr="00CF02F6">
        <w:rPr>
          <w:rFonts w:cstheme="minorBidi"/>
          <w:bCs/>
        </w:rPr>
        <w:t xml:space="preserve">faciliteert </w:t>
      </w:r>
      <w:r w:rsidR="00962BE3" w:rsidRPr="00CF02F6">
        <w:rPr>
          <w:rFonts w:cstheme="minorBidi"/>
          <w:bCs/>
        </w:rPr>
        <w:t xml:space="preserve">het afstemmen van de werkzaamheden </w:t>
      </w:r>
      <w:r w:rsidR="00E26CDE" w:rsidRPr="00CF02F6">
        <w:rPr>
          <w:rFonts w:cstheme="minorBidi"/>
          <w:bCs/>
        </w:rPr>
        <w:t xml:space="preserve">met </w:t>
      </w:r>
      <w:r w:rsidR="00962BE3" w:rsidRPr="00CF02F6">
        <w:rPr>
          <w:rFonts w:cstheme="minorBidi"/>
          <w:bCs/>
        </w:rPr>
        <w:t xml:space="preserve">en uitwisselen van geleerde lessen met </w:t>
      </w:r>
      <w:r w:rsidR="00E26CDE" w:rsidRPr="00CF02F6">
        <w:rPr>
          <w:rFonts w:cstheme="minorBidi"/>
          <w:bCs/>
        </w:rPr>
        <w:t xml:space="preserve">en tussen </w:t>
      </w:r>
      <w:r w:rsidR="00962BE3" w:rsidRPr="00CF02F6">
        <w:rPr>
          <w:rFonts w:cstheme="minorBidi"/>
          <w:bCs/>
        </w:rPr>
        <w:t>o</w:t>
      </w:r>
      <w:r w:rsidR="00C02BD0" w:rsidRPr="00CF02F6">
        <w:rPr>
          <w:rFonts w:cstheme="minorBidi"/>
          <w:bCs/>
        </w:rPr>
        <w:t>.</w:t>
      </w:r>
      <w:r w:rsidR="00962BE3" w:rsidRPr="00CF02F6">
        <w:rPr>
          <w:rFonts w:cstheme="minorBidi"/>
          <w:bCs/>
        </w:rPr>
        <w:t>a. de</w:t>
      </w:r>
      <w:r w:rsidR="00E26CDE" w:rsidRPr="00CF02F6">
        <w:rPr>
          <w:rFonts w:cstheme="minorBidi"/>
          <w:bCs/>
        </w:rPr>
        <w:t xml:space="preserve"> veld</w:t>
      </w:r>
      <w:r w:rsidR="00A0403A" w:rsidRPr="00CF02F6">
        <w:rPr>
          <w:rFonts w:cstheme="minorBidi"/>
          <w:bCs/>
        </w:rPr>
        <w:t>onderzoek</w:t>
      </w:r>
      <w:r w:rsidR="00E26CDE" w:rsidRPr="00CF02F6">
        <w:rPr>
          <w:rFonts w:cstheme="minorBidi"/>
          <w:bCs/>
        </w:rPr>
        <w:t>burea</w:t>
      </w:r>
      <w:r w:rsidR="00A0403A" w:rsidRPr="00CF02F6">
        <w:rPr>
          <w:rFonts w:cstheme="minorBidi"/>
          <w:bCs/>
        </w:rPr>
        <w:t>u</w:t>
      </w:r>
      <w:r w:rsidR="00E26CDE" w:rsidRPr="00CF02F6">
        <w:rPr>
          <w:rFonts w:cstheme="minorBidi"/>
          <w:bCs/>
        </w:rPr>
        <w:t>s</w:t>
      </w:r>
      <w:r w:rsidR="00962BE3" w:rsidRPr="00CF02F6">
        <w:rPr>
          <w:rFonts w:cstheme="minorBidi"/>
          <w:bCs/>
        </w:rPr>
        <w:t xml:space="preserve">. </w:t>
      </w:r>
    </w:p>
    <w:p w14:paraId="39A6D37B" w14:textId="62A9D03F" w:rsidR="009642FD" w:rsidRPr="00CF02F6" w:rsidRDefault="00A82F43" w:rsidP="00CF02F6">
      <w:pPr>
        <w:pStyle w:val="Kop3"/>
        <w:spacing w:line="240" w:lineRule="auto"/>
      </w:pPr>
      <w:bookmarkStart w:id="8" w:name="_Toc178337674"/>
      <w:bookmarkEnd w:id="4"/>
      <w:bookmarkEnd w:id="5"/>
      <w:r w:rsidRPr="00CF02F6">
        <w:t>Eisen ten aanzien van de</w:t>
      </w:r>
      <w:r w:rsidR="009642FD" w:rsidRPr="00CF02F6">
        <w:t xml:space="preserve"> </w:t>
      </w:r>
      <w:r w:rsidR="00416E52" w:rsidRPr="00CF02F6">
        <w:t xml:space="preserve">regievoering en kwaliteitsborging </w:t>
      </w:r>
      <w:r w:rsidR="009642FD" w:rsidRPr="00CF02F6">
        <w:t xml:space="preserve">van het veldwerk </w:t>
      </w:r>
      <w:bookmarkEnd w:id="8"/>
      <w:r w:rsidR="00D90128" w:rsidRPr="00CF02F6">
        <w:t>en</w:t>
      </w:r>
      <w:r w:rsidR="75114995" w:rsidRPr="00CF02F6">
        <w:t xml:space="preserve"> de rapportage van het soortgericht onderzoek voor het soortenmanagementplan</w:t>
      </w:r>
    </w:p>
    <w:p w14:paraId="1F443152" w14:textId="645D659C" w:rsidR="0008316F" w:rsidRPr="00E121D8" w:rsidRDefault="008269A9"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Opdrachtnemer neemt kennis</w:t>
      </w:r>
      <w:r w:rsidR="00AB1FEF" w:rsidRPr="00CF02F6">
        <w:rPr>
          <w:rFonts w:eastAsia="Corbel" w:cs="Corbel"/>
          <w:lang w:eastAsia="nl-NL"/>
        </w:rPr>
        <w:t xml:space="preserve"> van (vastgestelde) </w:t>
      </w:r>
      <w:r w:rsidR="00AB513D" w:rsidRPr="00CF02F6">
        <w:rPr>
          <w:rFonts w:eastAsia="Corbel" w:cs="Corbel"/>
          <w:lang w:eastAsia="nl-NL"/>
        </w:rPr>
        <w:t xml:space="preserve">potentiescans en </w:t>
      </w:r>
      <w:r w:rsidR="00AB1FEF" w:rsidRPr="00CF02F6">
        <w:rPr>
          <w:rFonts w:eastAsia="Corbel" w:cs="Corbel"/>
          <w:lang w:eastAsia="nl-NL"/>
        </w:rPr>
        <w:t>onderzoeksplannen voorafgaand start veldwerk</w:t>
      </w:r>
      <w:r w:rsidR="00EB1F27" w:rsidRPr="00CF02F6">
        <w:rPr>
          <w:rFonts w:eastAsia="Corbel" w:cs="Corbel"/>
          <w:lang w:eastAsia="nl-NL"/>
        </w:rPr>
        <w:t xml:space="preserve">. </w:t>
      </w:r>
      <w:r w:rsidR="0019307A" w:rsidRPr="00E121D8">
        <w:rPr>
          <w:rFonts w:eastAsia="Corbel" w:cs="Corbel"/>
          <w:lang w:eastAsia="nl-NL"/>
        </w:rPr>
        <w:t xml:space="preserve">Zie Bijlage </w:t>
      </w:r>
      <w:r w:rsidR="00E456B3" w:rsidRPr="00E121D8">
        <w:rPr>
          <w:rFonts w:eastAsia="Corbel" w:cs="Corbel"/>
          <w:lang w:eastAsia="nl-NL"/>
        </w:rPr>
        <w:t>12</w:t>
      </w:r>
      <w:r w:rsidR="0008316F" w:rsidRPr="00E121D8">
        <w:rPr>
          <w:rFonts w:eastAsia="Corbel" w:cs="Corbel"/>
          <w:lang w:eastAsia="nl-NL"/>
        </w:rPr>
        <w:t>:</w:t>
      </w:r>
      <w:r w:rsidR="00E456B3" w:rsidRPr="00E121D8">
        <w:rPr>
          <w:rFonts w:eastAsia="Corbel" w:cs="Corbel"/>
          <w:lang w:eastAsia="nl-NL"/>
        </w:rPr>
        <w:t xml:space="preserve"> Onderzoeksplan SMP </w:t>
      </w:r>
      <w:r w:rsidR="00F51916" w:rsidRPr="00E121D8">
        <w:rPr>
          <w:rFonts w:eastAsia="Corbel" w:cs="Corbel"/>
          <w:lang w:eastAsia="nl-NL"/>
        </w:rPr>
        <w:t>Amsterdam</w:t>
      </w:r>
      <w:r w:rsidR="00E456B3" w:rsidRPr="00E121D8">
        <w:rPr>
          <w:rFonts w:eastAsia="Corbel" w:cs="Corbel"/>
          <w:lang w:eastAsia="nl-NL"/>
        </w:rPr>
        <w:t xml:space="preserve"> Nieuw-West</w:t>
      </w:r>
      <w:r w:rsidR="0008316F" w:rsidRPr="00E121D8">
        <w:rPr>
          <w:rFonts w:eastAsia="Corbel" w:cs="Corbel"/>
          <w:lang w:eastAsia="nl-NL"/>
        </w:rPr>
        <w:t xml:space="preserve"> en Bijlage 13: </w:t>
      </w:r>
      <w:r w:rsidR="00E121D8" w:rsidRPr="00E121D8">
        <w:rPr>
          <w:rFonts w:eastAsia="Corbel" w:cs="Corbel"/>
          <w:lang w:eastAsia="nl-NL"/>
        </w:rPr>
        <w:t xml:space="preserve">Potentiescan SMP Amsterdam Nieuw-West voor een voorbeeld potentiescan en onderzoeksplan. </w:t>
      </w:r>
    </w:p>
    <w:p w14:paraId="77856913" w14:textId="26E8A86A" w:rsidR="00AB1FEF" w:rsidRPr="00CF02F6" w:rsidRDefault="00082293" w:rsidP="00E070B5">
      <w:pPr>
        <w:numPr>
          <w:ilvl w:val="0"/>
          <w:numId w:val="7"/>
        </w:numPr>
        <w:spacing w:line="276" w:lineRule="auto"/>
        <w:ind w:left="570"/>
        <w:contextualSpacing/>
        <w:rPr>
          <w:rFonts w:eastAsia="Corbel" w:cs="Corbel"/>
          <w:lang w:eastAsia="nl-NL"/>
        </w:rPr>
      </w:pPr>
      <w:r w:rsidRPr="00CF02F6">
        <w:t>De onderzoeksplannen voor de overige 7 stadsdelen worden ten tijde van de aanbesteding voorgelegd aan de OD NHN. Na ondertekening van Overeenkomst wordt de definitieve versie gedeeld met Opdrachtnemer</w:t>
      </w:r>
      <w:r w:rsidR="006E7D85" w:rsidRPr="00CF02F6">
        <w:rPr>
          <w:rFonts w:cstheme="minorBidi"/>
          <w:bCs/>
        </w:rPr>
        <w:t>;</w:t>
      </w:r>
    </w:p>
    <w:p w14:paraId="541CEA3F" w14:textId="0C84C5F9" w:rsidR="00AB1FEF" w:rsidRPr="00CF02F6" w:rsidRDefault="00113A40"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draagt zorg </w:t>
      </w:r>
      <w:r w:rsidR="00AB1FEF" w:rsidRPr="00CF02F6">
        <w:rPr>
          <w:rFonts w:eastAsia="Corbel" w:cs="Corbel"/>
          <w:lang w:eastAsia="nl-NL"/>
        </w:rPr>
        <w:t>voor uniforme interpretatie van onderzoeksopzet en -uitvoering door veldonder</w:t>
      </w:r>
      <w:r w:rsidR="00166CA6" w:rsidRPr="00CF02F6">
        <w:rPr>
          <w:rFonts w:eastAsia="Corbel" w:cs="Corbel"/>
          <w:lang w:eastAsia="nl-NL"/>
        </w:rPr>
        <w:t>zoekbureaus</w:t>
      </w:r>
      <w:r w:rsidR="006E7D85" w:rsidRPr="00CF02F6">
        <w:rPr>
          <w:rFonts w:eastAsia="Corbel" w:cs="Corbel"/>
          <w:lang w:eastAsia="nl-NL"/>
        </w:rPr>
        <w:t>;</w:t>
      </w:r>
    </w:p>
    <w:p w14:paraId="412431DA" w14:textId="6D054271" w:rsidR="00587917" w:rsidRPr="00CF02F6" w:rsidRDefault="00587917"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is </w:t>
      </w:r>
      <w:r w:rsidRPr="00CF02F6">
        <w:rPr>
          <w:rFonts w:eastAsia="Corbel" w:cs="Corbel"/>
          <w:b/>
          <w:bCs/>
          <w:lang w:eastAsia="nl-NL"/>
        </w:rPr>
        <w:t>verantwoordelijk voor algehele regie op veldonderzoek</w:t>
      </w:r>
      <w:r w:rsidRPr="00CF02F6">
        <w:rPr>
          <w:rFonts w:eastAsia="Corbel" w:cs="Corbel"/>
          <w:lang w:eastAsia="nl-NL"/>
        </w:rPr>
        <w:t xml:space="preserve"> ten behoeve van het SMP door ecologische adviesbureaus uit R</w:t>
      </w:r>
      <w:r w:rsidR="00BD15DB" w:rsidRPr="00CF02F6">
        <w:rPr>
          <w:rFonts w:eastAsia="Corbel" w:cs="Corbel"/>
          <w:lang w:eastAsia="nl-NL"/>
        </w:rPr>
        <w:t>aamovereenkomst Ecologische Adviesdiensten (hierna: ROK EA)</w:t>
      </w:r>
      <w:r w:rsidRPr="00CF02F6">
        <w:rPr>
          <w:rFonts w:eastAsia="Corbel" w:cs="Corbel"/>
          <w:lang w:eastAsia="nl-NL"/>
        </w:rPr>
        <w:t>.</w:t>
      </w:r>
      <w:r w:rsidR="00F8702D" w:rsidRPr="00CF02F6">
        <w:rPr>
          <w:rFonts w:eastAsia="Corbel" w:cs="Corbel"/>
          <w:lang w:eastAsia="nl-NL"/>
        </w:rPr>
        <w:t xml:space="preserve"> Mogelijk wordt dit op termijn uitgebreid naar andere relevante soortgroepen en adviesbureaus;</w:t>
      </w:r>
    </w:p>
    <w:p w14:paraId="75CB17C3" w14:textId="2B2520BD" w:rsidR="002F1BF4" w:rsidRPr="00CF02F6" w:rsidRDefault="002F1BF4"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w:t>
      </w:r>
      <w:r w:rsidRPr="00CF02F6">
        <w:rPr>
          <w:rFonts w:eastAsia="Corbel" w:cs="Corbel"/>
          <w:b/>
          <w:bCs/>
          <w:lang w:eastAsia="nl-NL"/>
        </w:rPr>
        <w:t>begeleidt</w:t>
      </w:r>
      <w:r w:rsidR="00AB1FEF" w:rsidRPr="00CF02F6">
        <w:rPr>
          <w:rFonts w:eastAsia="Corbel" w:cs="Corbel"/>
          <w:b/>
          <w:bCs/>
          <w:lang w:eastAsia="nl-NL"/>
        </w:rPr>
        <w:t xml:space="preserve"> </w:t>
      </w:r>
      <w:r w:rsidR="004E1757" w:rsidRPr="00CF02F6">
        <w:rPr>
          <w:rFonts w:eastAsia="Corbel" w:cs="Corbel"/>
          <w:b/>
          <w:bCs/>
          <w:lang w:eastAsia="nl-NL"/>
        </w:rPr>
        <w:t xml:space="preserve">de </w:t>
      </w:r>
      <w:r w:rsidR="00AB1FEF" w:rsidRPr="00CF02F6">
        <w:rPr>
          <w:rFonts w:eastAsia="Corbel" w:cs="Corbel"/>
          <w:b/>
          <w:bCs/>
          <w:lang w:eastAsia="nl-NL"/>
        </w:rPr>
        <w:t>ecologische onderzoeken</w:t>
      </w:r>
      <w:r w:rsidR="0077234A" w:rsidRPr="00CF02F6">
        <w:rPr>
          <w:rFonts w:eastAsia="Corbel" w:cs="Corbel"/>
          <w:lang w:eastAsia="nl-NL"/>
        </w:rPr>
        <w:t xml:space="preserve"> t.b.v. het SMP </w:t>
      </w:r>
      <w:r w:rsidR="00AB1FEF" w:rsidRPr="00CF02F6">
        <w:rPr>
          <w:rFonts w:eastAsia="Corbel" w:cs="Corbel"/>
          <w:lang w:eastAsia="nl-NL"/>
        </w:rPr>
        <w:t xml:space="preserve">die conform </w:t>
      </w:r>
      <w:r w:rsidRPr="00CF02F6">
        <w:rPr>
          <w:rFonts w:eastAsia="Corbel" w:cs="Corbel"/>
          <w:lang w:eastAsia="nl-NL"/>
        </w:rPr>
        <w:t xml:space="preserve">het onderzoeksplan </w:t>
      </w:r>
      <w:r w:rsidR="00143C19" w:rsidRPr="00CF02F6">
        <w:rPr>
          <w:rFonts w:eastAsia="Corbel" w:cs="Corbel"/>
          <w:lang w:eastAsia="nl-NL"/>
        </w:rPr>
        <w:t>per stadsdeel</w:t>
      </w:r>
      <w:r w:rsidR="005D360B" w:rsidRPr="00CF02F6">
        <w:rPr>
          <w:rFonts w:eastAsia="Corbel" w:cs="Corbel"/>
          <w:lang w:eastAsia="nl-NL"/>
        </w:rPr>
        <w:t xml:space="preserve"> wordt uit</w:t>
      </w:r>
      <w:r w:rsidR="00283F79" w:rsidRPr="00CF02F6">
        <w:rPr>
          <w:rFonts w:eastAsia="Corbel" w:cs="Corbel"/>
          <w:lang w:eastAsia="nl-NL"/>
        </w:rPr>
        <w:t xml:space="preserve">gevoerd </w:t>
      </w:r>
      <w:r w:rsidR="00AB1FEF" w:rsidRPr="00CF02F6">
        <w:rPr>
          <w:rFonts w:eastAsia="Corbel" w:cs="Corbel"/>
          <w:lang w:eastAsia="nl-NL"/>
        </w:rPr>
        <w:t xml:space="preserve">door ecologische adviesbureaus. Dit betreft in eerste instantie vleermuisonderzoek door </w:t>
      </w:r>
      <w:r w:rsidRPr="00CF02F6">
        <w:rPr>
          <w:rFonts w:eastAsia="Corbel" w:cs="Corbel"/>
          <w:lang w:eastAsia="nl-NL"/>
        </w:rPr>
        <w:t>contractanten</w:t>
      </w:r>
      <w:r w:rsidR="00AB1FEF" w:rsidRPr="00CF02F6">
        <w:rPr>
          <w:rFonts w:eastAsia="Corbel" w:cs="Corbel"/>
          <w:lang w:eastAsia="nl-NL"/>
        </w:rPr>
        <w:t xml:space="preserve"> van de ROK EA van de </w:t>
      </w:r>
      <w:r w:rsidR="00444705">
        <w:rPr>
          <w:rFonts w:eastAsia="Corbel" w:cs="Corbel"/>
          <w:lang w:eastAsia="nl-NL"/>
        </w:rPr>
        <w:t>g</w:t>
      </w:r>
      <w:r w:rsidR="00AB1FEF" w:rsidRPr="00CF02F6">
        <w:rPr>
          <w:rFonts w:eastAsia="Corbel" w:cs="Corbel"/>
          <w:lang w:eastAsia="nl-NL"/>
        </w:rPr>
        <w:t xml:space="preserve">emeente Amsterdam. Mogelijk wordt dit op termijn uitgebreid naar andere relevante soortgroepen en </w:t>
      </w:r>
      <w:r w:rsidRPr="00CF02F6">
        <w:rPr>
          <w:rFonts w:eastAsia="Corbel" w:cs="Corbel"/>
          <w:lang w:eastAsia="nl-NL"/>
        </w:rPr>
        <w:t>adviesbureaus;</w:t>
      </w:r>
    </w:p>
    <w:p w14:paraId="0B5B8A61" w14:textId="340D7107" w:rsidR="002F1BF4" w:rsidRPr="00CF02F6" w:rsidRDefault="002F1BF4"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w:t>
      </w:r>
      <w:r w:rsidRPr="00CF02F6">
        <w:rPr>
          <w:rFonts w:eastAsia="Corbel" w:cs="Corbel"/>
          <w:b/>
          <w:bCs/>
          <w:lang w:eastAsia="nl-NL"/>
        </w:rPr>
        <w:t>faciliteert het ecologisch onderzoek</w:t>
      </w:r>
      <w:r w:rsidRPr="00CF02F6">
        <w:rPr>
          <w:rFonts w:eastAsia="Corbel" w:cs="Corbel"/>
          <w:lang w:eastAsia="nl-NL"/>
        </w:rPr>
        <w:t xml:space="preserve"> zodat gegevens op een eenduidige wijze </w:t>
      </w:r>
      <w:r w:rsidR="00A86BD9" w:rsidRPr="00CF02F6">
        <w:rPr>
          <w:rFonts w:eastAsia="Corbel" w:cs="Corbel"/>
          <w:lang w:eastAsia="nl-NL"/>
        </w:rPr>
        <w:t xml:space="preserve">(digitaal) </w:t>
      </w:r>
      <w:r w:rsidRPr="00CF02F6">
        <w:rPr>
          <w:rFonts w:eastAsia="Corbel" w:cs="Corbel"/>
          <w:lang w:eastAsia="nl-NL"/>
        </w:rPr>
        <w:t>worden verzameld en inzichtelijk zijn, door bijvoorbeeld het aanbieden van een veldwerkinstructie en veldwerk-app;</w:t>
      </w:r>
    </w:p>
    <w:p w14:paraId="48F0D8F1" w14:textId="43C6FCA8" w:rsidR="002640E3" w:rsidRPr="00415070" w:rsidRDefault="002640E3" w:rsidP="00E070B5">
      <w:pPr>
        <w:numPr>
          <w:ilvl w:val="0"/>
          <w:numId w:val="7"/>
        </w:numPr>
        <w:spacing w:line="276" w:lineRule="auto"/>
        <w:ind w:left="570"/>
        <w:contextualSpacing/>
        <w:rPr>
          <w:rFonts w:eastAsia="Corbel" w:cs="Corbel"/>
          <w:lang w:eastAsia="nl-NL"/>
        </w:rPr>
      </w:pPr>
      <w:r w:rsidRPr="00415070">
        <w:rPr>
          <w:rFonts w:eastAsia="Corbel" w:cs="Corbel"/>
          <w:lang w:eastAsia="nl-NL"/>
        </w:rPr>
        <w:t xml:space="preserve">Opdrachtnemer </w:t>
      </w:r>
      <w:r w:rsidRPr="00415070">
        <w:rPr>
          <w:rFonts w:eastAsia="Corbel" w:cs="Corbel"/>
          <w:b/>
          <w:bCs/>
          <w:lang w:eastAsia="nl-NL"/>
        </w:rPr>
        <w:t xml:space="preserve">bewaakt </w:t>
      </w:r>
      <w:r w:rsidR="00476F34" w:rsidRPr="00415070">
        <w:rPr>
          <w:rFonts w:eastAsia="Corbel" w:cs="Corbel"/>
          <w:b/>
          <w:bCs/>
          <w:lang w:eastAsia="nl-NL"/>
        </w:rPr>
        <w:t>P</w:t>
      </w:r>
      <w:r w:rsidRPr="00415070">
        <w:rPr>
          <w:rFonts w:eastAsia="Corbel" w:cs="Corbel"/>
          <w:b/>
          <w:bCs/>
          <w:lang w:eastAsia="nl-NL"/>
        </w:rPr>
        <w:t>lanning en voortgang veldond</w:t>
      </w:r>
      <w:r w:rsidRPr="00415070">
        <w:rPr>
          <w:rFonts w:eastAsia="Corbel" w:cs="Corbel"/>
          <w:b/>
          <w:lang w:eastAsia="nl-NL"/>
        </w:rPr>
        <w:t>erzoek</w:t>
      </w:r>
      <w:r w:rsidR="00587917" w:rsidRPr="00415070">
        <w:rPr>
          <w:rFonts w:eastAsia="Corbel" w:cs="Corbel"/>
          <w:lang w:eastAsia="nl-NL"/>
        </w:rPr>
        <w:t xml:space="preserve"> </w:t>
      </w:r>
      <w:r w:rsidR="00F47E31" w:rsidRPr="00415070">
        <w:rPr>
          <w:rFonts w:eastAsia="Corbel" w:cs="Corbel"/>
          <w:lang w:eastAsia="nl-NL"/>
        </w:rPr>
        <w:t>ten behoeve van het SMP</w:t>
      </w:r>
      <w:r w:rsidR="00623C56" w:rsidRPr="00415070">
        <w:rPr>
          <w:rFonts w:eastAsia="Corbel" w:cs="Corbel"/>
          <w:lang w:eastAsia="nl-NL"/>
        </w:rPr>
        <w:t xml:space="preserve"> </w:t>
      </w:r>
      <w:r w:rsidRPr="00415070">
        <w:rPr>
          <w:rFonts w:eastAsia="Corbel" w:cs="Corbel"/>
          <w:lang w:eastAsia="nl-NL"/>
        </w:rPr>
        <w:t>namens Opdrachtgever</w:t>
      </w:r>
      <w:r w:rsidR="006E7D85" w:rsidRPr="00415070">
        <w:rPr>
          <w:rFonts w:eastAsia="Corbel" w:cs="Corbel"/>
          <w:lang w:eastAsia="nl-NL"/>
        </w:rPr>
        <w:t>;</w:t>
      </w:r>
    </w:p>
    <w:p w14:paraId="5848B4D5" w14:textId="72E645F0" w:rsidR="00807987" w:rsidRPr="00415070" w:rsidRDefault="002F3F2E" w:rsidP="00E070B5">
      <w:pPr>
        <w:numPr>
          <w:ilvl w:val="0"/>
          <w:numId w:val="7"/>
        </w:numPr>
        <w:spacing w:line="276" w:lineRule="auto"/>
        <w:ind w:left="570"/>
        <w:contextualSpacing/>
        <w:rPr>
          <w:rFonts w:eastAsia="Corbel" w:cs="Corbel"/>
          <w:lang w:eastAsia="nl-NL"/>
        </w:rPr>
      </w:pPr>
      <w:r w:rsidRPr="00415070">
        <w:rPr>
          <w:rFonts w:eastAsia="Corbel"/>
        </w:rPr>
        <w:t xml:space="preserve">Opdrachtnemer </w:t>
      </w:r>
      <w:r w:rsidRPr="00415070">
        <w:rPr>
          <w:rFonts w:eastAsia="Corbel"/>
          <w:b/>
          <w:bCs/>
        </w:rPr>
        <w:t>controleert</w:t>
      </w:r>
      <w:r w:rsidR="001C62D1" w:rsidRPr="00415070">
        <w:rPr>
          <w:rFonts w:eastAsia="Corbel"/>
          <w:b/>
          <w:bCs/>
        </w:rPr>
        <w:t xml:space="preserve"> (wekelijks)</w:t>
      </w:r>
      <w:r w:rsidRPr="00415070">
        <w:rPr>
          <w:rFonts w:eastAsia="Corbel"/>
          <w:b/>
          <w:bCs/>
        </w:rPr>
        <w:t xml:space="preserve"> </w:t>
      </w:r>
      <w:r w:rsidR="0088650C" w:rsidRPr="00415070">
        <w:rPr>
          <w:rFonts w:eastAsia="Corbel"/>
          <w:b/>
          <w:bCs/>
        </w:rPr>
        <w:t xml:space="preserve">de </w:t>
      </w:r>
      <w:r w:rsidR="00FF4DC2" w:rsidRPr="00415070">
        <w:rPr>
          <w:rFonts w:eastAsia="Corbel"/>
          <w:b/>
        </w:rPr>
        <w:t>dagverslagen</w:t>
      </w:r>
      <w:r w:rsidR="00FF4DC2" w:rsidRPr="00415070">
        <w:rPr>
          <w:rFonts w:eastAsia="Corbel"/>
        </w:rPr>
        <w:t>, wijze van invoeren en bijzondere waarneminge</w:t>
      </w:r>
      <w:r w:rsidR="0088650C" w:rsidRPr="00415070">
        <w:rPr>
          <w:rFonts w:eastAsia="Corbel"/>
        </w:rPr>
        <w:t>n van</w:t>
      </w:r>
      <w:r w:rsidR="00FF4DC2" w:rsidRPr="00415070">
        <w:rPr>
          <w:rFonts w:eastAsia="Corbel"/>
        </w:rPr>
        <w:t xml:space="preserve"> </w:t>
      </w:r>
      <w:r w:rsidRPr="00415070">
        <w:rPr>
          <w:rFonts w:eastAsia="Corbel"/>
        </w:rPr>
        <w:t xml:space="preserve">het veldwerk van de </w:t>
      </w:r>
      <w:r w:rsidR="00CF5E64" w:rsidRPr="00415070">
        <w:rPr>
          <w:rFonts w:eastAsia="Corbel"/>
        </w:rPr>
        <w:t>veldonderzoekbureaus</w:t>
      </w:r>
      <w:r w:rsidR="006E7D85" w:rsidRPr="00415070">
        <w:rPr>
          <w:rFonts w:eastAsia="Corbel"/>
        </w:rPr>
        <w:t>;</w:t>
      </w:r>
    </w:p>
    <w:p w14:paraId="4F4BA354" w14:textId="46604A21" w:rsidR="001A7019" w:rsidRPr="00415070" w:rsidRDefault="00632CB8" w:rsidP="00E070B5">
      <w:pPr>
        <w:numPr>
          <w:ilvl w:val="0"/>
          <w:numId w:val="7"/>
        </w:numPr>
        <w:spacing w:line="276" w:lineRule="auto"/>
        <w:ind w:left="570"/>
        <w:contextualSpacing/>
        <w:rPr>
          <w:rFonts w:eastAsia="Corbel" w:cs="Corbel"/>
          <w:lang w:eastAsia="nl-NL"/>
        </w:rPr>
      </w:pPr>
      <w:r w:rsidRPr="00415070">
        <w:rPr>
          <w:rFonts w:eastAsia="Corbel"/>
        </w:rPr>
        <w:t>Opdrachtnemer</w:t>
      </w:r>
      <w:r w:rsidR="0013048C" w:rsidRPr="00415070">
        <w:rPr>
          <w:rFonts w:eastAsia="Corbel"/>
        </w:rPr>
        <w:t xml:space="preserve"> beoordeelt</w:t>
      </w:r>
      <w:r w:rsidR="0042468D" w:rsidRPr="00415070">
        <w:rPr>
          <w:rFonts w:eastAsia="Corbel"/>
        </w:rPr>
        <w:t xml:space="preserve"> de t</w:t>
      </w:r>
      <w:r w:rsidR="00807987" w:rsidRPr="00415070">
        <w:rPr>
          <w:rFonts w:eastAsia="Corbel"/>
        </w:rPr>
        <w:t xml:space="preserve">ussenrapportage </w:t>
      </w:r>
      <w:r w:rsidR="002F3F2E" w:rsidRPr="00415070">
        <w:rPr>
          <w:rFonts w:eastAsia="Corbel"/>
        </w:rPr>
        <w:t>en of de werkzaamheden volgens het onderzoeksplan verlopen</w:t>
      </w:r>
      <w:r w:rsidR="006E7D85" w:rsidRPr="00415070">
        <w:rPr>
          <w:rFonts w:eastAsia="Corbel" w:cs="Corbel"/>
          <w:lang w:eastAsia="nl-NL"/>
        </w:rPr>
        <w:t xml:space="preserve">; </w:t>
      </w:r>
    </w:p>
    <w:p w14:paraId="4D62C315" w14:textId="56050331" w:rsidR="005D0758" w:rsidRPr="00415070" w:rsidRDefault="005D0758" w:rsidP="00E070B5">
      <w:pPr>
        <w:numPr>
          <w:ilvl w:val="0"/>
          <w:numId w:val="7"/>
        </w:numPr>
        <w:spacing w:line="276" w:lineRule="auto"/>
        <w:ind w:left="570"/>
        <w:contextualSpacing/>
        <w:rPr>
          <w:rFonts w:eastAsia="Corbel"/>
        </w:rPr>
      </w:pPr>
      <w:r w:rsidRPr="00415070">
        <w:rPr>
          <w:rFonts w:eastAsia="Corbel"/>
        </w:rPr>
        <w:lastRenderedPageBreak/>
        <w:t xml:space="preserve">Opdrachtnemer </w:t>
      </w:r>
      <w:r w:rsidR="00847104" w:rsidRPr="00415070">
        <w:rPr>
          <w:rFonts w:eastAsia="Corbel"/>
        </w:rPr>
        <w:t xml:space="preserve">is gedurende </w:t>
      </w:r>
      <w:r w:rsidR="00836D3F" w:rsidRPr="00415070">
        <w:rPr>
          <w:rFonts w:eastAsia="Corbel"/>
        </w:rPr>
        <w:t xml:space="preserve">het </w:t>
      </w:r>
      <w:r w:rsidR="00847104" w:rsidRPr="00415070">
        <w:rPr>
          <w:rFonts w:eastAsia="Corbel"/>
        </w:rPr>
        <w:t xml:space="preserve">veldwerkseizoen </w:t>
      </w:r>
      <w:r w:rsidR="00F8581A" w:rsidRPr="00415070">
        <w:rPr>
          <w:rFonts w:eastAsia="Corbel"/>
        </w:rPr>
        <w:t xml:space="preserve">beschikbaar voor overleg en </w:t>
      </w:r>
      <w:r w:rsidR="00847104" w:rsidRPr="00415070">
        <w:rPr>
          <w:rFonts w:eastAsia="Corbel"/>
        </w:rPr>
        <w:t>telefonisch en per e-mail voor ad-hoc vragen</w:t>
      </w:r>
      <w:r w:rsidRPr="00415070">
        <w:rPr>
          <w:rFonts w:eastAsia="Corbel"/>
        </w:rPr>
        <w:t xml:space="preserve"> van de veldonderzoek</w:t>
      </w:r>
      <w:r w:rsidR="00E52637" w:rsidRPr="00415070">
        <w:rPr>
          <w:rFonts w:eastAsia="Corbel"/>
        </w:rPr>
        <w:t>bureaus</w:t>
      </w:r>
      <w:r w:rsidR="00847104" w:rsidRPr="00415070">
        <w:rPr>
          <w:rFonts w:eastAsia="Corbel"/>
        </w:rPr>
        <w:t xml:space="preserve">. </w:t>
      </w:r>
      <w:r w:rsidR="001278AA" w:rsidRPr="00415070">
        <w:rPr>
          <w:rFonts w:eastAsia="Corbel"/>
        </w:rPr>
        <w:t xml:space="preserve">Nadere afspraken hierover worden vastgelegd in </w:t>
      </w:r>
      <w:r w:rsidR="00A06DF1">
        <w:rPr>
          <w:rFonts w:eastAsia="Corbel"/>
        </w:rPr>
        <w:t xml:space="preserve"> </w:t>
      </w:r>
      <w:r w:rsidR="5CB3D8CC" w:rsidRPr="551A6DB2">
        <w:rPr>
          <w:rFonts w:eastAsia="Corbel"/>
        </w:rPr>
        <w:t>de</w:t>
      </w:r>
      <w:r w:rsidR="001278AA" w:rsidRPr="00415070">
        <w:rPr>
          <w:rFonts w:eastAsia="Corbel"/>
        </w:rPr>
        <w:t xml:space="preserve"> SLA</w:t>
      </w:r>
      <w:r w:rsidR="006E7D85" w:rsidRPr="00415070">
        <w:rPr>
          <w:rFonts w:eastAsia="Corbel"/>
        </w:rPr>
        <w:t>;</w:t>
      </w:r>
    </w:p>
    <w:p w14:paraId="6EE952DF" w14:textId="338C499F" w:rsidR="005E4BC1" w:rsidRPr="00415070" w:rsidRDefault="005E4BC1" w:rsidP="00E070B5">
      <w:pPr>
        <w:numPr>
          <w:ilvl w:val="0"/>
          <w:numId w:val="7"/>
        </w:numPr>
        <w:spacing w:line="276" w:lineRule="auto"/>
        <w:ind w:left="570"/>
        <w:contextualSpacing/>
        <w:rPr>
          <w:rFonts w:eastAsia="Corbel" w:cs="Corbel"/>
          <w:lang w:eastAsia="nl-NL"/>
        </w:rPr>
      </w:pPr>
      <w:r w:rsidRPr="00415070">
        <w:rPr>
          <w:rFonts w:eastAsia="Corbel" w:cs="Corbel"/>
          <w:lang w:eastAsia="nl-NL"/>
        </w:rPr>
        <w:t>Opdrachtnemer verwerkt onderzoeksgegevens van gebouwgebonden soortgroepen, die zijn verkregen uit veldonderzoek uitgevoerd in het kader van het SMP</w:t>
      </w:r>
      <w:r w:rsidR="006C12FD" w:rsidRPr="00415070">
        <w:rPr>
          <w:rFonts w:eastAsia="Corbel" w:cs="Corbel"/>
          <w:lang w:eastAsia="nl-NL"/>
        </w:rPr>
        <w:t>;</w:t>
      </w:r>
    </w:p>
    <w:p w14:paraId="35A7E3A3" w14:textId="55642825" w:rsidR="00E458FC" w:rsidRPr="00CF02F6" w:rsidRDefault="001618E8"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Opdrachtnemer organiseert</w:t>
      </w:r>
      <w:r w:rsidR="004D7B96" w:rsidRPr="00CF02F6">
        <w:rPr>
          <w:rFonts w:eastAsia="Corbel" w:cs="Corbel"/>
          <w:lang w:eastAsia="nl-NL"/>
        </w:rPr>
        <w:t xml:space="preserve"> voor elk</w:t>
      </w:r>
      <w:r w:rsidR="00BD180B">
        <w:rPr>
          <w:rFonts w:eastAsia="Corbel" w:cs="Corbel"/>
          <w:lang w:eastAsia="nl-NL"/>
        </w:rPr>
        <w:t>e</w:t>
      </w:r>
      <w:r w:rsidR="004D7B96" w:rsidRPr="00CF02F6">
        <w:rPr>
          <w:rFonts w:eastAsia="Corbel" w:cs="Corbel"/>
          <w:lang w:eastAsia="nl-NL"/>
        </w:rPr>
        <w:t xml:space="preserve"> start van het veldwerk </w:t>
      </w:r>
      <w:r w:rsidR="00BD180B">
        <w:rPr>
          <w:rFonts w:eastAsia="Corbel" w:cs="Corbel"/>
          <w:lang w:eastAsia="nl-NL"/>
        </w:rPr>
        <w:t xml:space="preserve">per deel-SMP </w:t>
      </w:r>
      <w:r w:rsidR="004D7B96" w:rsidRPr="00CF02F6">
        <w:rPr>
          <w:rFonts w:eastAsia="Corbel" w:cs="Corbel"/>
          <w:lang w:eastAsia="nl-NL"/>
        </w:rPr>
        <w:t xml:space="preserve">minimaal </w:t>
      </w:r>
      <w:r w:rsidR="00851351" w:rsidRPr="00CF02F6">
        <w:rPr>
          <w:rFonts w:eastAsia="Corbel" w:cs="Corbel"/>
          <w:lang w:eastAsia="nl-NL"/>
        </w:rPr>
        <w:t>éé</w:t>
      </w:r>
      <w:r w:rsidR="004D7B96" w:rsidRPr="00CF02F6">
        <w:rPr>
          <w:rFonts w:eastAsia="Corbel" w:cs="Corbel"/>
          <w:lang w:eastAsia="nl-NL"/>
        </w:rPr>
        <w:t>n</w:t>
      </w:r>
      <w:r w:rsidR="00851351" w:rsidRPr="00CF02F6">
        <w:rPr>
          <w:rFonts w:eastAsia="Corbel" w:cs="Corbel"/>
          <w:lang w:eastAsia="nl-NL"/>
        </w:rPr>
        <w:t xml:space="preserve"> (1) </w:t>
      </w:r>
      <w:r w:rsidR="004D7B96" w:rsidRPr="00CF02F6">
        <w:rPr>
          <w:rFonts w:eastAsia="Corbel" w:cs="Corbel"/>
          <w:lang w:eastAsia="nl-NL"/>
        </w:rPr>
        <w:t xml:space="preserve"> </w:t>
      </w:r>
      <w:r w:rsidR="00851351" w:rsidRPr="00CF02F6">
        <w:rPr>
          <w:rFonts w:eastAsia="Corbel" w:cs="Corbel"/>
          <w:lang w:eastAsia="nl-NL"/>
        </w:rPr>
        <w:t>instructiesessie voor veldonderzoekers over het veldwerk, gebruik digitale omgeving en wijze van invoeren van data en zorgt voor een handleiding</w:t>
      </w:r>
      <w:r w:rsidR="006E7D85" w:rsidRPr="00CF02F6">
        <w:rPr>
          <w:rFonts w:eastAsia="Corbel" w:cs="Corbel"/>
          <w:lang w:eastAsia="nl-NL"/>
        </w:rPr>
        <w:t>;</w:t>
      </w:r>
    </w:p>
    <w:p w14:paraId="4F262E57" w14:textId="5F07BF98" w:rsidR="001C4E4A" w:rsidRPr="00CF02F6" w:rsidRDefault="00851351"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organiseert </w:t>
      </w:r>
      <w:r w:rsidR="00E458FC" w:rsidRPr="00CF02F6">
        <w:rPr>
          <w:rFonts w:eastAsia="Corbel" w:cs="Corbel"/>
          <w:lang w:eastAsia="nl-NL"/>
        </w:rPr>
        <w:t>een</w:t>
      </w:r>
      <w:r w:rsidR="003904AA" w:rsidRPr="00CF02F6">
        <w:rPr>
          <w:rFonts w:eastAsia="Corbel" w:cs="Corbel"/>
          <w:lang w:eastAsia="nl-NL"/>
        </w:rPr>
        <w:t xml:space="preserve"> </w:t>
      </w:r>
      <w:r w:rsidR="00817CC6">
        <w:rPr>
          <w:rFonts w:eastAsia="Corbel" w:cs="Corbel"/>
          <w:lang w:eastAsia="nl-NL"/>
        </w:rPr>
        <w:t>E</w:t>
      </w:r>
      <w:r w:rsidR="003904AA" w:rsidRPr="00CF02F6">
        <w:rPr>
          <w:rFonts w:eastAsia="Corbel" w:cs="Corbel"/>
          <w:lang w:eastAsia="nl-NL"/>
        </w:rPr>
        <w:t xml:space="preserve">valuatiemoment na voorjaarsronde (eind juli) met </w:t>
      </w:r>
      <w:r w:rsidR="00B62250" w:rsidRPr="00CF02F6">
        <w:rPr>
          <w:rFonts w:eastAsia="Corbel" w:cs="Corbel"/>
          <w:lang w:eastAsia="nl-NL"/>
        </w:rPr>
        <w:t xml:space="preserve">– een vertegenwoordiging </w:t>
      </w:r>
      <w:r w:rsidR="00CE5AD3" w:rsidRPr="00CF02F6">
        <w:rPr>
          <w:rFonts w:eastAsia="Corbel" w:cs="Corbel"/>
          <w:lang w:eastAsia="nl-NL"/>
        </w:rPr>
        <w:t xml:space="preserve">van – de </w:t>
      </w:r>
      <w:r w:rsidR="00CF5E64" w:rsidRPr="00CF02F6">
        <w:rPr>
          <w:rFonts w:eastAsia="Corbel" w:cs="Corbel"/>
          <w:lang w:eastAsia="nl-NL"/>
        </w:rPr>
        <w:t>veldonderzoekbureaus</w:t>
      </w:r>
      <w:r w:rsidR="003904AA" w:rsidRPr="00CF02F6">
        <w:rPr>
          <w:rFonts w:eastAsia="Corbel" w:cs="Corbel"/>
          <w:lang w:eastAsia="nl-NL"/>
        </w:rPr>
        <w:t xml:space="preserve">, Opdrachtgever en </w:t>
      </w:r>
      <w:r w:rsidR="00943A21" w:rsidRPr="00CF02F6">
        <w:rPr>
          <w:rFonts w:eastAsia="Corbel" w:cs="Corbel"/>
          <w:lang w:eastAsia="nl-NL"/>
        </w:rPr>
        <w:t>Opdrachtnemer</w:t>
      </w:r>
      <w:r w:rsidR="003904AA" w:rsidRPr="00CF02F6">
        <w:rPr>
          <w:rFonts w:eastAsia="Corbel" w:cs="Corbel"/>
          <w:lang w:eastAsia="nl-NL"/>
        </w:rPr>
        <w:t xml:space="preserve">. </w:t>
      </w:r>
      <w:r w:rsidR="00400966" w:rsidRPr="00CF02F6">
        <w:rPr>
          <w:rFonts w:eastAsia="Corbel" w:cs="Corbel"/>
          <w:lang w:eastAsia="nl-NL"/>
        </w:rPr>
        <w:t xml:space="preserve">Opdrachtnemer schrijft hiervan een verslag en deelt dit binnen </w:t>
      </w:r>
      <w:r w:rsidR="00DE2CC7" w:rsidRPr="00CF02F6">
        <w:rPr>
          <w:rFonts w:eastAsia="Corbel" w:cs="Corbel"/>
          <w:lang w:eastAsia="nl-NL"/>
        </w:rPr>
        <w:t xml:space="preserve">2 </w:t>
      </w:r>
      <w:r w:rsidR="00400966" w:rsidRPr="00CF02F6">
        <w:rPr>
          <w:rFonts w:eastAsia="Corbel" w:cs="Corbel"/>
          <w:lang w:eastAsia="nl-NL"/>
        </w:rPr>
        <w:t>weken met de Opdrachtgever</w:t>
      </w:r>
      <w:r w:rsidR="00401B97">
        <w:rPr>
          <w:rFonts w:eastAsia="Corbel" w:cs="Corbel"/>
          <w:lang w:eastAsia="nl-NL"/>
        </w:rPr>
        <w:t>;</w:t>
      </w:r>
      <w:r w:rsidR="002D1B43" w:rsidRPr="00CF02F6">
        <w:rPr>
          <w:rFonts w:eastAsia="Corbel" w:cs="Corbel"/>
          <w:lang w:eastAsia="nl-NL"/>
        </w:rPr>
        <w:t xml:space="preserve"> </w:t>
      </w:r>
    </w:p>
    <w:p w14:paraId="4408665A" w14:textId="2ABD3BF6" w:rsidR="009B4DBF" w:rsidRPr="00CF02F6" w:rsidRDefault="00943A21"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Opdrachtnemer</w:t>
      </w:r>
      <w:r w:rsidR="003904AA" w:rsidRPr="00CF02F6">
        <w:rPr>
          <w:rFonts w:eastAsia="Corbel" w:cs="Corbel"/>
          <w:lang w:eastAsia="nl-NL"/>
        </w:rPr>
        <w:t xml:space="preserve"> is verantwoordelijk voor kwaliteitsborging van de onderzoeksrapportage</w:t>
      </w:r>
      <w:r w:rsidR="00003171" w:rsidRPr="00CF02F6">
        <w:rPr>
          <w:rFonts w:eastAsia="Corbel" w:cs="Corbel"/>
          <w:lang w:eastAsia="nl-NL"/>
        </w:rPr>
        <w:t>;</w:t>
      </w:r>
    </w:p>
    <w:p w14:paraId="2E3CCE58" w14:textId="694E7D2B" w:rsidR="00650FA9" w:rsidRPr="00CF02F6" w:rsidRDefault="00E404FE" w:rsidP="00E070B5">
      <w:pPr>
        <w:numPr>
          <w:ilvl w:val="0"/>
          <w:numId w:val="7"/>
        </w:numPr>
        <w:spacing w:line="276" w:lineRule="auto"/>
        <w:ind w:left="570"/>
        <w:contextualSpacing/>
        <w:rPr>
          <w:rFonts w:eastAsia="Corbel" w:cs="Corbel"/>
          <w:lang w:eastAsia="nl-NL"/>
        </w:rPr>
      </w:pPr>
      <w:r w:rsidRPr="00CF02F6">
        <w:rPr>
          <w:rFonts w:eastAsia="Corbel" w:cs="Corbel"/>
          <w:lang w:eastAsia="nl-NL"/>
        </w:rPr>
        <w:t xml:space="preserve">Opdrachtnemer stelt een </w:t>
      </w:r>
      <w:r w:rsidR="00170729">
        <w:rPr>
          <w:rFonts w:eastAsia="Corbel"/>
        </w:rPr>
        <w:t xml:space="preserve">format voor een </w:t>
      </w:r>
      <w:r w:rsidR="003904AA" w:rsidRPr="00CF02F6">
        <w:rPr>
          <w:rFonts w:eastAsia="Corbel"/>
        </w:rPr>
        <w:t xml:space="preserve">rapportage </w:t>
      </w:r>
      <w:r w:rsidR="003A2D46" w:rsidRPr="00CF02F6">
        <w:rPr>
          <w:rFonts w:eastAsia="Corbel"/>
        </w:rPr>
        <w:t xml:space="preserve">en </w:t>
      </w:r>
      <w:r w:rsidR="0057505F">
        <w:rPr>
          <w:rFonts w:eastAsia="Corbel"/>
        </w:rPr>
        <w:t>p</w:t>
      </w:r>
      <w:r w:rsidR="003A2D46" w:rsidRPr="00CF02F6">
        <w:rPr>
          <w:rFonts w:eastAsia="Corbel"/>
        </w:rPr>
        <w:t>lanning op</w:t>
      </w:r>
      <w:r w:rsidR="003904AA" w:rsidRPr="00CF02F6">
        <w:rPr>
          <w:rFonts w:eastAsia="Corbel"/>
        </w:rPr>
        <w:t xml:space="preserve"> </w:t>
      </w:r>
      <w:r w:rsidR="00EB2354" w:rsidRPr="00CF02F6">
        <w:rPr>
          <w:rFonts w:eastAsia="Corbel"/>
        </w:rPr>
        <w:t xml:space="preserve">voor </w:t>
      </w:r>
      <w:r w:rsidR="003904AA" w:rsidRPr="00CF02F6">
        <w:rPr>
          <w:rFonts w:eastAsia="Corbel"/>
        </w:rPr>
        <w:t>veldonderzoek</w:t>
      </w:r>
      <w:r w:rsidR="00937266" w:rsidRPr="00CF02F6">
        <w:rPr>
          <w:rFonts w:eastAsia="Corbel"/>
        </w:rPr>
        <w:t>bureau</w:t>
      </w:r>
      <w:r w:rsidR="003904AA" w:rsidRPr="00CF02F6">
        <w:rPr>
          <w:rFonts w:eastAsia="Corbel"/>
        </w:rPr>
        <w:t xml:space="preserve"> t.b.v. </w:t>
      </w:r>
      <w:r w:rsidR="00C217C2" w:rsidRPr="00CF02F6">
        <w:rPr>
          <w:rFonts w:eastAsia="Corbel"/>
        </w:rPr>
        <w:t xml:space="preserve">opstellen </w:t>
      </w:r>
      <w:r w:rsidR="003904AA" w:rsidRPr="00CF02F6">
        <w:rPr>
          <w:rFonts w:eastAsia="Corbel"/>
        </w:rPr>
        <w:t>onderzoeksrapportage</w:t>
      </w:r>
      <w:r w:rsidR="00003171" w:rsidRPr="00CF02F6">
        <w:rPr>
          <w:rFonts w:eastAsia="Corbel"/>
        </w:rPr>
        <w:t>;</w:t>
      </w:r>
    </w:p>
    <w:p w14:paraId="6A776E67" w14:textId="4DA97FE5" w:rsidR="008C0DFA" w:rsidRPr="00CF02F6" w:rsidRDefault="00B079DA" w:rsidP="00E070B5">
      <w:pPr>
        <w:numPr>
          <w:ilvl w:val="0"/>
          <w:numId w:val="7"/>
        </w:numPr>
        <w:spacing w:line="276" w:lineRule="auto"/>
        <w:ind w:left="570"/>
        <w:contextualSpacing/>
        <w:rPr>
          <w:rFonts w:cstheme="minorBidi"/>
        </w:rPr>
      </w:pPr>
      <w:r w:rsidRPr="00CF02F6">
        <w:rPr>
          <w:rFonts w:eastAsia="Corbel" w:cs="Corbel"/>
          <w:lang w:eastAsia="nl-NL"/>
        </w:rPr>
        <w:t xml:space="preserve">Opdrachtnemer </w:t>
      </w:r>
      <w:r w:rsidR="000A23FB" w:rsidRPr="00CF02F6">
        <w:rPr>
          <w:rFonts w:eastAsia="Corbel"/>
        </w:rPr>
        <w:t xml:space="preserve">geeft </w:t>
      </w:r>
      <w:r w:rsidR="00F17BE6" w:rsidRPr="00CF02F6">
        <w:rPr>
          <w:rFonts w:eastAsia="Corbel"/>
        </w:rPr>
        <w:t xml:space="preserve">een </w:t>
      </w:r>
      <w:r w:rsidR="003904AA" w:rsidRPr="00CF02F6">
        <w:rPr>
          <w:rFonts w:eastAsia="Corbel"/>
        </w:rPr>
        <w:t>uitgebreide</w:t>
      </w:r>
      <w:r w:rsidR="00C637C4" w:rsidRPr="00CF02F6">
        <w:rPr>
          <w:rFonts w:eastAsia="Corbel"/>
        </w:rPr>
        <w:t xml:space="preserve"> schriftelijke</w:t>
      </w:r>
      <w:r w:rsidR="003904AA" w:rsidRPr="00CF02F6">
        <w:rPr>
          <w:rFonts w:eastAsia="Corbel"/>
        </w:rPr>
        <w:t xml:space="preserve"> feedback</w:t>
      </w:r>
      <w:r w:rsidR="00B3623F" w:rsidRPr="00CF02F6">
        <w:rPr>
          <w:rFonts w:eastAsia="Corbel"/>
        </w:rPr>
        <w:t xml:space="preserve"> op </w:t>
      </w:r>
      <w:r w:rsidR="00637C43" w:rsidRPr="00CF02F6">
        <w:rPr>
          <w:rFonts w:eastAsia="Corbel"/>
        </w:rPr>
        <w:t>concept</w:t>
      </w:r>
      <w:r w:rsidR="008179E3" w:rsidRPr="00CF02F6">
        <w:rPr>
          <w:rFonts w:eastAsia="Corbel"/>
        </w:rPr>
        <w:t xml:space="preserve"> </w:t>
      </w:r>
      <w:r w:rsidR="00B3623F" w:rsidRPr="00CF02F6">
        <w:rPr>
          <w:rFonts w:eastAsia="Corbel"/>
        </w:rPr>
        <w:t>onderzoeksrapportage</w:t>
      </w:r>
      <w:r w:rsidR="00581A09" w:rsidRPr="00CF02F6">
        <w:rPr>
          <w:rFonts w:eastAsia="Corbel"/>
        </w:rPr>
        <w:t xml:space="preserve"> aan veldonderzoek</w:t>
      </w:r>
      <w:r w:rsidR="00937266" w:rsidRPr="00CF02F6">
        <w:rPr>
          <w:rFonts w:eastAsia="Corbel"/>
        </w:rPr>
        <w:t>bureaus</w:t>
      </w:r>
      <w:r w:rsidR="00003171" w:rsidRPr="00CF02F6">
        <w:rPr>
          <w:rFonts w:eastAsia="Corbel"/>
        </w:rPr>
        <w:t>;</w:t>
      </w:r>
    </w:p>
    <w:p w14:paraId="006EE6BB" w14:textId="5418C833" w:rsidR="00581A09" w:rsidRPr="00CF02F6" w:rsidRDefault="00581A09" w:rsidP="00E070B5">
      <w:pPr>
        <w:numPr>
          <w:ilvl w:val="0"/>
          <w:numId w:val="7"/>
        </w:numPr>
        <w:spacing w:line="276" w:lineRule="auto"/>
        <w:ind w:left="570"/>
        <w:contextualSpacing/>
        <w:rPr>
          <w:rFonts w:cstheme="minorBidi"/>
        </w:rPr>
      </w:pPr>
      <w:r w:rsidRPr="00CF02F6">
        <w:rPr>
          <w:rFonts w:eastAsia="Corbel" w:cs="Corbel"/>
          <w:lang w:eastAsia="nl-NL"/>
        </w:rPr>
        <w:t xml:space="preserve">Opdrachtnemer </w:t>
      </w:r>
      <w:r w:rsidR="00C822E5" w:rsidRPr="00CF02F6">
        <w:rPr>
          <w:rFonts w:eastAsia="Corbel" w:cs="Corbel"/>
          <w:lang w:eastAsia="nl-NL"/>
        </w:rPr>
        <w:t xml:space="preserve">deelt </w:t>
      </w:r>
      <w:r w:rsidR="00C822E5" w:rsidRPr="00CF02F6">
        <w:rPr>
          <w:rFonts w:eastAsia="Corbel"/>
        </w:rPr>
        <w:t>goedgekeurde concepten met</w:t>
      </w:r>
      <w:r w:rsidR="00A67E8E" w:rsidRPr="00CF02F6">
        <w:rPr>
          <w:rFonts w:eastAsia="Corbel"/>
        </w:rPr>
        <w:t xml:space="preserve"> Opdrachtgever </w:t>
      </w:r>
      <w:r w:rsidR="000A6D5F" w:rsidRPr="00CF02F6">
        <w:rPr>
          <w:rFonts w:eastAsia="Corbel"/>
        </w:rPr>
        <w:t xml:space="preserve">ter kennisgeving en </w:t>
      </w:r>
      <w:r w:rsidR="00A55EBB" w:rsidRPr="00CF02F6">
        <w:rPr>
          <w:rFonts w:eastAsia="Corbel"/>
        </w:rPr>
        <w:t>t.b.v. eventuele feedback Opdrachtgever</w:t>
      </w:r>
      <w:r w:rsidR="00003171" w:rsidRPr="00CF02F6">
        <w:rPr>
          <w:rFonts w:eastAsia="Corbel"/>
        </w:rPr>
        <w:t>;</w:t>
      </w:r>
    </w:p>
    <w:p w14:paraId="62F33508" w14:textId="39B8A85A" w:rsidR="009642FD" w:rsidRPr="00CF02F6" w:rsidRDefault="00943A21" w:rsidP="00E070B5">
      <w:pPr>
        <w:pStyle w:val="Default"/>
        <w:numPr>
          <w:ilvl w:val="0"/>
          <w:numId w:val="7"/>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Opdrachtnemer</w:t>
      </w:r>
      <w:r w:rsidR="009642FD" w:rsidRPr="00CF02F6">
        <w:rPr>
          <w:rFonts w:ascii="Corbel" w:hAnsi="Corbel" w:cstheme="minorBidi"/>
          <w:bCs/>
          <w:color w:val="auto"/>
          <w:sz w:val="21"/>
          <w:szCs w:val="21"/>
        </w:rPr>
        <w:t xml:space="preserve"> is bij wijzigingen in eisen bevoegd gezag verantwoordelijk voor tijdig verwerken in onderzoeksplan en het doorspreken hiervan met</w:t>
      </w:r>
      <w:r w:rsidR="00F70FC0" w:rsidRPr="00CF02F6">
        <w:rPr>
          <w:rFonts w:ascii="Corbel" w:hAnsi="Corbel" w:cstheme="minorBidi"/>
          <w:bCs/>
          <w:color w:val="auto"/>
          <w:sz w:val="21"/>
          <w:szCs w:val="21"/>
        </w:rPr>
        <w:t xml:space="preserve"> veldonderzoekbureaus</w:t>
      </w:r>
      <w:r w:rsidR="00003171" w:rsidRPr="00CF02F6">
        <w:rPr>
          <w:rFonts w:ascii="Corbel" w:hAnsi="Corbel" w:cstheme="minorBidi"/>
          <w:bCs/>
          <w:color w:val="auto"/>
          <w:sz w:val="21"/>
          <w:szCs w:val="21"/>
        </w:rPr>
        <w:t>;</w:t>
      </w:r>
    </w:p>
    <w:p w14:paraId="399870F4" w14:textId="4F1E2AFB" w:rsidR="000406F2" w:rsidRPr="00646F3E" w:rsidRDefault="000406F2" w:rsidP="00E070B5">
      <w:pPr>
        <w:pStyle w:val="Default"/>
        <w:numPr>
          <w:ilvl w:val="0"/>
          <w:numId w:val="7"/>
        </w:numPr>
        <w:spacing w:line="276" w:lineRule="auto"/>
        <w:ind w:left="570"/>
        <w:rPr>
          <w:rFonts w:ascii="Corbel" w:eastAsia="Corbel" w:hAnsi="Corbel"/>
          <w:sz w:val="21"/>
          <w:szCs w:val="21"/>
        </w:rPr>
      </w:pPr>
      <w:r w:rsidRPr="00CF02F6">
        <w:rPr>
          <w:rFonts w:ascii="Corbel" w:eastAsia="Corbel" w:hAnsi="Corbel"/>
          <w:sz w:val="21"/>
          <w:szCs w:val="21"/>
        </w:rPr>
        <w:t xml:space="preserve">Directe </w:t>
      </w:r>
      <w:r w:rsidRPr="00646F3E">
        <w:rPr>
          <w:rFonts w:ascii="Corbel" w:eastAsia="Corbel" w:hAnsi="Corbel"/>
          <w:sz w:val="21"/>
          <w:szCs w:val="21"/>
        </w:rPr>
        <w:t xml:space="preserve">coördinatie, </w:t>
      </w:r>
      <w:r w:rsidR="007476A5" w:rsidRPr="00646F3E">
        <w:rPr>
          <w:rFonts w:ascii="Corbel" w:eastAsia="Corbel" w:hAnsi="Corbel"/>
          <w:sz w:val="21"/>
          <w:szCs w:val="21"/>
        </w:rPr>
        <w:t>p</w:t>
      </w:r>
      <w:r w:rsidRPr="00646F3E">
        <w:rPr>
          <w:rFonts w:ascii="Corbel" w:eastAsia="Corbel" w:hAnsi="Corbel"/>
          <w:sz w:val="21"/>
          <w:szCs w:val="21"/>
        </w:rPr>
        <w:t xml:space="preserve">lanning en aansturing van ecologen in het veld ligt bij de ecologische adviesbureaus van de ROK EA en/of de </w:t>
      </w:r>
      <w:r w:rsidR="00444705">
        <w:rPr>
          <w:rFonts w:ascii="Corbel" w:eastAsia="Corbel" w:hAnsi="Corbel"/>
          <w:sz w:val="21"/>
          <w:szCs w:val="21"/>
        </w:rPr>
        <w:t>g</w:t>
      </w:r>
      <w:r w:rsidRPr="00646F3E">
        <w:rPr>
          <w:rFonts w:ascii="Corbel" w:eastAsia="Corbel" w:hAnsi="Corbel"/>
          <w:sz w:val="21"/>
          <w:szCs w:val="21"/>
        </w:rPr>
        <w:t>emeente Amsterdam (in geval van inzet derden);</w:t>
      </w:r>
    </w:p>
    <w:p w14:paraId="1217812E" w14:textId="68B945CA" w:rsidR="002B7063" w:rsidRPr="00646F3E" w:rsidRDefault="002B7063" w:rsidP="00A230C5">
      <w:pPr>
        <w:pStyle w:val="Kop3"/>
      </w:pPr>
      <w:bookmarkStart w:id="9" w:name="_Toc178337676"/>
      <w:r w:rsidRPr="00646F3E">
        <w:t>Eisen ten aanzien van een digitale veldwerkomgeving</w:t>
      </w:r>
      <w:bookmarkEnd w:id="9"/>
    </w:p>
    <w:p w14:paraId="63A888C9" w14:textId="16895DF3" w:rsidR="00017478" w:rsidRPr="00CF02F6" w:rsidRDefault="002B7063" w:rsidP="00E070B5">
      <w:pPr>
        <w:pStyle w:val="Default"/>
        <w:numPr>
          <w:ilvl w:val="0"/>
          <w:numId w:val="8"/>
        </w:numPr>
        <w:spacing w:line="276" w:lineRule="auto"/>
        <w:ind w:left="570"/>
        <w:rPr>
          <w:rFonts w:ascii="Corbel" w:hAnsi="Corbel" w:cstheme="minorBidi"/>
          <w:bCs/>
          <w:color w:val="auto"/>
          <w:sz w:val="21"/>
          <w:szCs w:val="21"/>
        </w:rPr>
      </w:pPr>
      <w:r w:rsidRPr="00646F3E">
        <w:rPr>
          <w:rFonts w:ascii="Corbel" w:hAnsi="Corbel" w:cstheme="minorBidi"/>
          <w:bCs/>
          <w:color w:val="auto"/>
          <w:sz w:val="21"/>
          <w:szCs w:val="21"/>
        </w:rPr>
        <w:t xml:space="preserve">Opdrachtnemer </w:t>
      </w:r>
      <w:r w:rsidR="00571109" w:rsidRPr="00646F3E">
        <w:rPr>
          <w:rFonts w:ascii="Corbel" w:hAnsi="Corbel" w:cstheme="minorBidi"/>
          <w:bCs/>
          <w:color w:val="auto"/>
          <w:sz w:val="21"/>
          <w:szCs w:val="21"/>
        </w:rPr>
        <w:t xml:space="preserve">dient een </w:t>
      </w:r>
      <w:r w:rsidRPr="00646F3E">
        <w:rPr>
          <w:rFonts w:ascii="Corbel" w:hAnsi="Corbel" w:cstheme="minorBidi"/>
          <w:bCs/>
          <w:color w:val="auto"/>
          <w:sz w:val="21"/>
          <w:szCs w:val="21"/>
        </w:rPr>
        <w:t xml:space="preserve">digitale werkomgeving </w:t>
      </w:r>
      <w:r w:rsidR="002D2FE5" w:rsidRPr="00646F3E">
        <w:rPr>
          <w:rFonts w:ascii="Corbel" w:hAnsi="Corbel" w:cstheme="minorBidi"/>
          <w:bCs/>
          <w:color w:val="auto"/>
          <w:sz w:val="21"/>
          <w:szCs w:val="21"/>
        </w:rPr>
        <w:t xml:space="preserve">(geografisch informatiesysteem) </w:t>
      </w:r>
      <w:r w:rsidRPr="00646F3E">
        <w:rPr>
          <w:rFonts w:ascii="Corbel" w:hAnsi="Corbel" w:cstheme="minorBidi"/>
          <w:bCs/>
          <w:color w:val="auto"/>
          <w:sz w:val="21"/>
          <w:szCs w:val="21"/>
        </w:rPr>
        <w:t xml:space="preserve">beschikbaar </w:t>
      </w:r>
      <w:r w:rsidR="00571109" w:rsidRPr="00646F3E">
        <w:rPr>
          <w:rFonts w:ascii="Corbel" w:hAnsi="Corbel" w:cstheme="minorBidi"/>
          <w:bCs/>
          <w:color w:val="auto"/>
          <w:sz w:val="21"/>
          <w:szCs w:val="21"/>
        </w:rPr>
        <w:t>te stellen</w:t>
      </w:r>
      <w:r w:rsidR="00070803" w:rsidRPr="00646F3E">
        <w:rPr>
          <w:rFonts w:ascii="Corbel" w:hAnsi="Corbel" w:cstheme="minorBidi"/>
          <w:bCs/>
          <w:color w:val="auto"/>
          <w:sz w:val="21"/>
          <w:szCs w:val="21"/>
        </w:rPr>
        <w:t xml:space="preserve"> welke</w:t>
      </w:r>
      <w:r w:rsidR="00070803" w:rsidRPr="00CF02F6">
        <w:rPr>
          <w:rFonts w:ascii="Corbel" w:hAnsi="Corbel" w:cstheme="minorBidi"/>
          <w:bCs/>
          <w:color w:val="auto"/>
          <w:sz w:val="21"/>
          <w:szCs w:val="21"/>
        </w:rPr>
        <w:t xml:space="preserve"> als database dient van alle verzamelde </w:t>
      </w:r>
      <w:r w:rsidR="00D61F7A" w:rsidRPr="00CF02F6">
        <w:rPr>
          <w:rFonts w:ascii="Corbel" w:hAnsi="Corbel" w:cstheme="minorBidi"/>
          <w:bCs/>
          <w:color w:val="auto"/>
          <w:sz w:val="21"/>
          <w:szCs w:val="21"/>
        </w:rPr>
        <w:t xml:space="preserve">informatie t.b.v. het SMP. </w:t>
      </w:r>
      <w:r w:rsidR="00B62862" w:rsidRPr="00CF02F6">
        <w:rPr>
          <w:rFonts w:ascii="Corbel" w:hAnsi="Corbel" w:cstheme="minorBidi"/>
          <w:bCs/>
          <w:color w:val="auto"/>
          <w:sz w:val="21"/>
          <w:szCs w:val="21"/>
        </w:rPr>
        <w:t>De</w:t>
      </w:r>
      <w:r w:rsidR="008B0AF7" w:rsidRPr="00CF02F6">
        <w:rPr>
          <w:rFonts w:ascii="Corbel" w:hAnsi="Corbel" w:cstheme="minorBidi"/>
          <w:bCs/>
          <w:color w:val="auto"/>
          <w:sz w:val="21"/>
          <w:szCs w:val="21"/>
        </w:rPr>
        <w:t xml:space="preserve"> d</w:t>
      </w:r>
      <w:r w:rsidR="00FC7E00" w:rsidRPr="00CF02F6">
        <w:rPr>
          <w:rFonts w:ascii="Corbel" w:hAnsi="Corbel" w:cstheme="minorBidi"/>
          <w:bCs/>
          <w:color w:val="auto"/>
          <w:sz w:val="21"/>
          <w:szCs w:val="21"/>
        </w:rPr>
        <w:t xml:space="preserve">ata </w:t>
      </w:r>
      <w:r w:rsidR="009250D0" w:rsidRPr="00CF02F6">
        <w:rPr>
          <w:rFonts w:ascii="Corbel" w:hAnsi="Corbel" w:cstheme="minorBidi"/>
          <w:bCs/>
          <w:color w:val="auto"/>
          <w:sz w:val="21"/>
          <w:szCs w:val="21"/>
        </w:rPr>
        <w:t xml:space="preserve">die de veldonderzoekers verzamelen </w:t>
      </w:r>
      <w:r w:rsidR="00351557" w:rsidRPr="00CF02F6">
        <w:rPr>
          <w:rFonts w:ascii="Corbel" w:hAnsi="Corbel" w:cstheme="minorBidi"/>
          <w:bCs/>
          <w:color w:val="auto"/>
          <w:sz w:val="21"/>
          <w:szCs w:val="21"/>
        </w:rPr>
        <w:t xml:space="preserve">en </w:t>
      </w:r>
      <w:r w:rsidR="00FC7E00" w:rsidRPr="00CF02F6">
        <w:rPr>
          <w:rFonts w:ascii="Corbel" w:hAnsi="Corbel" w:cstheme="minorBidi"/>
          <w:bCs/>
          <w:color w:val="auto"/>
          <w:sz w:val="21"/>
          <w:szCs w:val="21"/>
        </w:rPr>
        <w:t>de eerste interpretatie (o</w:t>
      </w:r>
      <w:r w:rsidR="00CC4338" w:rsidRPr="00CF02F6">
        <w:rPr>
          <w:rFonts w:ascii="Corbel" w:hAnsi="Corbel" w:cstheme="minorBidi"/>
          <w:bCs/>
          <w:color w:val="auto"/>
          <w:sz w:val="21"/>
          <w:szCs w:val="21"/>
        </w:rPr>
        <w:t>.</w:t>
      </w:r>
      <w:r w:rsidR="00FC7E00" w:rsidRPr="00CF02F6">
        <w:rPr>
          <w:rFonts w:ascii="Corbel" w:hAnsi="Corbel" w:cstheme="minorBidi"/>
          <w:bCs/>
          <w:color w:val="auto"/>
          <w:sz w:val="21"/>
          <w:szCs w:val="21"/>
        </w:rPr>
        <w:t xml:space="preserve">a. </w:t>
      </w:r>
      <w:r w:rsidR="00CC4338" w:rsidRPr="00CF02F6">
        <w:rPr>
          <w:rFonts w:ascii="Corbel" w:hAnsi="Corbel" w:cstheme="minorBidi"/>
          <w:bCs/>
          <w:color w:val="auto"/>
          <w:sz w:val="21"/>
          <w:szCs w:val="21"/>
        </w:rPr>
        <w:t>b</w:t>
      </w:r>
      <w:r w:rsidR="00FC7E00" w:rsidRPr="00CF02F6">
        <w:rPr>
          <w:rFonts w:ascii="Corbel" w:hAnsi="Corbel" w:cstheme="minorBidi"/>
          <w:bCs/>
          <w:color w:val="auto"/>
          <w:sz w:val="21"/>
          <w:szCs w:val="21"/>
        </w:rPr>
        <w:t>eschermde soort-functie combinaties</w:t>
      </w:r>
      <w:r w:rsidR="00FC7E00" w:rsidRPr="00CF02F6">
        <w:rPr>
          <w:rStyle w:val="Voetnootmarkering"/>
          <w:rFonts w:ascii="Corbel" w:hAnsi="Corbel" w:cstheme="minorBidi"/>
          <w:bCs/>
          <w:color w:val="auto"/>
          <w:sz w:val="21"/>
          <w:szCs w:val="21"/>
        </w:rPr>
        <w:footnoteReference w:id="2"/>
      </w:r>
      <w:r w:rsidR="00FC7E00" w:rsidRPr="00CF02F6">
        <w:rPr>
          <w:rFonts w:ascii="Corbel" w:hAnsi="Corbel" w:cstheme="minorBidi"/>
          <w:bCs/>
          <w:color w:val="auto"/>
          <w:sz w:val="21"/>
          <w:szCs w:val="21"/>
        </w:rPr>
        <w:t xml:space="preserve">) </w:t>
      </w:r>
      <w:r w:rsidR="00351D00" w:rsidRPr="00CF02F6">
        <w:rPr>
          <w:rFonts w:ascii="Corbel" w:hAnsi="Corbel" w:cstheme="minorBidi"/>
          <w:bCs/>
          <w:color w:val="auto"/>
          <w:sz w:val="21"/>
          <w:szCs w:val="21"/>
        </w:rPr>
        <w:t xml:space="preserve">worden </w:t>
      </w:r>
      <w:r w:rsidR="00700097" w:rsidRPr="00CF02F6">
        <w:rPr>
          <w:rFonts w:ascii="Corbel" w:hAnsi="Corbel" w:cstheme="minorBidi"/>
          <w:bCs/>
          <w:color w:val="auto"/>
          <w:sz w:val="21"/>
          <w:szCs w:val="21"/>
        </w:rPr>
        <w:t xml:space="preserve">hierin </w:t>
      </w:r>
      <w:r w:rsidR="00351D00" w:rsidRPr="00CF02F6">
        <w:rPr>
          <w:rFonts w:ascii="Corbel" w:hAnsi="Corbel" w:cstheme="minorBidi"/>
          <w:bCs/>
          <w:color w:val="auto"/>
          <w:sz w:val="21"/>
          <w:szCs w:val="21"/>
        </w:rPr>
        <w:t>geregistree</w:t>
      </w:r>
      <w:r w:rsidR="00603A1E" w:rsidRPr="00CF02F6">
        <w:rPr>
          <w:rFonts w:ascii="Corbel" w:hAnsi="Corbel" w:cstheme="minorBidi"/>
          <w:bCs/>
          <w:color w:val="auto"/>
          <w:sz w:val="21"/>
          <w:szCs w:val="21"/>
        </w:rPr>
        <w:t>rd</w:t>
      </w:r>
      <w:r w:rsidR="00700097" w:rsidRPr="00CF02F6">
        <w:rPr>
          <w:rFonts w:ascii="Corbel" w:hAnsi="Corbel" w:cstheme="minorBidi"/>
          <w:bCs/>
          <w:color w:val="auto"/>
          <w:sz w:val="21"/>
          <w:szCs w:val="21"/>
        </w:rPr>
        <w:t xml:space="preserve"> en</w:t>
      </w:r>
      <w:r w:rsidR="00FC6FEF" w:rsidRPr="00CF02F6">
        <w:rPr>
          <w:rFonts w:ascii="Corbel" w:hAnsi="Corbel" w:cstheme="minorBidi"/>
          <w:bCs/>
          <w:color w:val="auto"/>
          <w:sz w:val="21"/>
          <w:szCs w:val="21"/>
        </w:rPr>
        <w:t xml:space="preserve"> het </w:t>
      </w:r>
      <w:r w:rsidR="00700097" w:rsidRPr="00CF02F6">
        <w:rPr>
          <w:rFonts w:ascii="Corbel" w:hAnsi="Corbel" w:cstheme="minorBidi"/>
          <w:bCs/>
          <w:color w:val="auto"/>
          <w:sz w:val="21"/>
          <w:szCs w:val="21"/>
        </w:rPr>
        <w:t>wordt gebruikt voor kwaliteitscontroles</w:t>
      </w:r>
      <w:r w:rsidR="00017478" w:rsidRPr="00CF02F6">
        <w:rPr>
          <w:rFonts w:ascii="Corbel" w:hAnsi="Corbel" w:cstheme="minorBidi"/>
          <w:bCs/>
          <w:color w:val="auto"/>
          <w:sz w:val="21"/>
          <w:szCs w:val="21"/>
        </w:rPr>
        <w:t>.</w:t>
      </w:r>
    </w:p>
    <w:p w14:paraId="652D5CFC" w14:textId="2EE5F178" w:rsidR="00DF1BD9" w:rsidRPr="00CF02F6" w:rsidRDefault="00DF1BD9" w:rsidP="00E070B5">
      <w:pPr>
        <w:pStyle w:val="Default"/>
        <w:numPr>
          <w:ilvl w:val="0"/>
          <w:numId w:val="8"/>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 xml:space="preserve">De </w:t>
      </w:r>
      <w:r w:rsidR="00A374D4" w:rsidRPr="00CF02F6">
        <w:rPr>
          <w:rFonts w:ascii="Corbel" w:hAnsi="Corbel" w:cstheme="minorBidi"/>
          <w:bCs/>
          <w:color w:val="auto"/>
          <w:sz w:val="21"/>
          <w:szCs w:val="21"/>
        </w:rPr>
        <w:t>digitale werkomgeving</w:t>
      </w:r>
      <w:r w:rsidR="00D409E9" w:rsidRPr="00CF02F6">
        <w:rPr>
          <w:rFonts w:ascii="Corbel" w:hAnsi="Corbel" w:cstheme="minorBidi"/>
          <w:bCs/>
          <w:color w:val="auto"/>
          <w:sz w:val="21"/>
          <w:szCs w:val="21"/>
        </w:rPr>
        <w:t>:</w:t>
      </w:r>
    </w:p>
    <w:p w14:paraId="62414066" w14:textId="7B490A4D" w:rsidR="000C33BA" w:rsidRPr="00CF02F6" w:rsidRDefault="00D409E9"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Bied</w:t>
      </w:r>
      <w:r w:rsidR="006B111D" w:rsidRPr="00CF02F6">
        <w:rPr>
          <w:rFonts w:ascii="Corbel" w:eastAsia="Corbel" w:hAnsi="Corbel"/>
          <w:sz w:val="21"/>
          <w:szCs w:val="21"/>
        </w:rPr>
        <w:t>t</w:t>
      </w:r>
      <w:r w:rsidRPr="00CF02F6">
        <w:rPr>
          <w:rFonts w:ascii="Corbel" w:eastAsia="Corbel" w:hAnsi="Corbel"/>
          <w:sz w:val="21"/>
          <w:szCs w:val="21"/>
        </w:rPr>
        <w:t xml:space="preserve"> mogelijkheid </w:t>
      </w:r>
      <w:r w:rsidR="00E3717D" w:rsidRPr="00CF02F6">
        <w:rPr>
          <w:rFonts w:ascii="Corbel" w:eastAsia="Corbel" w:hAnsi="Corbel"/>
          <w:sz w:val="21"/>
          <w:szCs w:val="21"/>
        </w:rPr>
        <w:t xml:space="preserve">voor opslaan van </w:t>
      </w:r>
      <w:r w:rsidRPr="00CF02F6">
        <w:rPr>
          <w:rFonts w:ascii="Corbel" w:eastAsia="Corbel" w:hAnsi="Corbel"/>
          <w:sz w:val="21"/>
          <w:szCs w:val="21"/>
        </w:rPr>
        <w:t>f</w:t>
      </w:r>
      <w:r w:rsidR="003C11E3" w:rsidRPr="00CF02F6">
        <w:rPr>
          <w:rFonts w:ascii="Corbel" w:eastAsia="Corbel" w:hAnsi="Corbel"/>
          <w:sz w:val="21"/>
          <w:szCs w:val="21"/>
        </w:rPr>
        <w:t>oto</w:t>
      </w:r>
      <w:r w:rsidR="00A10B51" w:rsidRPr="00CF02F6">
        <w:rPr>
          <w:rFonts w:ascii="Corbel" w:eastAsia="Corbel" w:hAnsi="Corbel"/>
          <w:sz w:val="21"/>
          <w:szCs w:val="21"/>
        </w:rPr>
        <w:t>’</w:t>
      </w:r>
      <w:r w:rsidR="003C11E3" w:rsidRPr="00CF02F6">
        <w:rPr>
          <w:rFonts w:ascii="Corbel" w:eastAsia="Corbel" w:hAnsi="Corbel"/>
          <w:sz w:val="21"/>
          <w:szCs w:val="21"/>
        </w:rPr>
        <w:t xml:space="preserve">s </w:t>
      </w:r>
      <w:r w:rsidR="00A10B51" w:rsidRPr="00CF02F6">
        <w:rPr>
          <w:rFonts w:ascii="Corbel" w:eastAsia="Corbel" w:hAnsi="Corbel"/>
          <w:sz w:val="21"/>
          <w:szCs w:val="21"/>
        </w:rPr>
        <w:t xml:space="preserve">van </w:t>
      </w:r>
      <w:r w:rsidR="00FA1A97" w:rsidRPr="00CF02F6">
        <w:rPr>
          <w:rFonts w:ascii="Corbel" w:eastAsia="Corbel" w:hAnsi="Corbel"/>
          <w:sz w:val="21"/>
          <w:szCs w:val="21"/>
        </w:rPr>
        <w:t xml:space="preserve">waarnemingen </w:t>
      </w:r>
      <w:r w:rsidRPr="00CF02F6">
        <w:rPr>
          <w:rFonts w:ascii="Corbel" w:eastAsia="Corbel" w:hAnsi="Corbel"/>
          <w:sz w:val="21"/>
          <w:szCs w:val="21"/>
        </w:rPr>
        <w:t>als</w:t>
      </w:r>
      <w:r w:rsidR="003C11E3" w:rsidRPr="00CF02F6">
        <w:rPr>
          <w:rFonts w:ascii="Corbel" w:eastAsia="Corbel" w:hAnsi="Corbel"/>
          <w:sz w:val="21"/>
          <w:szCs w:val="21"/>
        </w:rPr>
        <w:t xml:space="preserve"> onderdeel van de melding</w:t>
      </w:r>
      <w:r w:rsidR="31EDA4E6" w:rsidRPr="1DB1F00D">
        <w:rPr>
          <w:rFonts w:ascii="Corbel" w:eastAsia="Corbel" w:hAnsi="Corbel"/>
          <w:sz w:val="21"/>
          <w:szCs w:val="21"/>
        </w:rPr>
        <w:t>;</w:t>
      </w:r>
    </w:p>
    <w:p w14:paraId="30E891E5" w14:textId="0254EA84" w:rsidR="003C11E3" w:rsidRPr="00CF02F6" w:rsidRDefault="000C33BA"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Systeemdatum en -tijd</w:t>
      </w:r>
      <w:r w:rsidR="00CB581F" w:rsidRPr="00CF02F6">
        <w:rPr>
          <w:rFonts w:ascii="Corbel" w:eastAsia="Corbel" w:hAnsi="Corbel"/>
          <w:sz w:val="21"/>
          <w:szCs w:val="21"/>
        </w:rPr>
        <w:t xml:space="preserve"> en GPS locatie</w:t>
      </w:r>
      <w:r w:rsidRPr="00CF02F6">
        <w:rPr>
          <w:rFonts w:ascii="Corbel" w:eastAsia="Corbel" w:hAnsi="Corbel"/>
          <w:sz w:val="21"/>
          <w:szCs w:val="21"/>
        </w:rPr>
        <w:t xml:space="preserve"> van een </w:t>
      </w:r>
      <w:r w:rsidR="00FD63CE" w:rsidRPr="00CF02F6">
        <w:rPr>
          <w:rFonts w:ascii="Corbel" w:eastAsia="Corbel" w:hAnsi="Corbel"/>
          <w:sz w:val="21"/>
          <w:szCs w:val="21"/>
        </w:rPr>
        <w:t>waarneming wordt</w:t>
      </w:r>
      <w:r w:rsidRPr="00CF02F6">
        <w:rPr>
          <w:rFonts w:ascii="Corbel" w:eastAsia="Corbel" w:hAnsi="Corbel"/>
          <w:sz w:val="21"/>
          <w:szCs w:val="21"/>
        </w:rPr>
        <w:t xml:space="preserve"> automatisch vastgelegd in de metadata op het moment dat de </w:t>
      </w:r>
      <w:r w:rsidR="000F1AC6" w:rsidRPr="00CF02F6">
        <w:rPr>
          <w:rFonts w:ascii="Corbel" w:eastAsia="Corbel" w:hAnsi="Corbel"/>
          <w:sz w:val="21"/>
          <w:szCs w:val="21"/>
        </w:rPr>
        <w:t xml:space="preserve">waarneming </w:t>
      </w:r>
      <w:r w:rsidRPr="00CF02F6">
        <w:rPr>
          <w:rFonts w:ascii="Corbel" w:eastAsia="Corbel" w:hAnsi="Corbel"/>
          <w:sz w:val="21"/>
          <w:szCs w:val="21"/>
        </w:rPr>
        <w:t>wordt ing</w:t>
      </w:r>
      <w:r w:rsidR="000F1AC6" w:rsidRPr="00CF02F6">
        <w:rPr>
          <w:rFonts w:ascii="Corbel" w:eastAsia="Corbel" w:hAnsi="Corbel"/>
          <w:sz w:val="21"/>
          <w:szCs w:val="21"/>
        </w:rPr>
        <w:t>evoerd</w:t>
      </w:r>
      <w:r w:rsidR="08CFE3A0" w:rsidRPr="38F0D61B">
        <w:rPr>
          <w:rFonts w:ascii="Corbel" w:eastAsia="Corbel" w:hAnsi="Corbel"/>
          <w:sz w:val="21"/>
          <w:szCs w:val="21"/>
        </w:rPr>
        <w:t>;</w:t>
      </w:r>
    </w:p>
    <w:p w14:paraId="3AEAFD67" w14:textId="41007009" w:rsidR="00181484" w:rsidRPr="00CF02F6" w:rsidRDefault="7DFB2C2D"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Geeft locaties van waarnemingen aan op een kaart waardoor eerder gemaakte waarnemingen duidelijk zijn terug te vinden</w:t>
      </w:r>
      <w:r w:rsidR="52EA0130" w:rsidRPr="4D2A0C5D">
        <w:rPr>
          <w:rFonts w:ascii="Corbel" w:eastAsia="Corbel" w:hAnsi="Corbel"/>
          <w:sz w:val="21"/>
          <w:szCs w:val="21"/>
        </w:rPr>
        <w:t>;</w:t>
      </w:r>
      <w:r w:rsidRPr="00CF02F6">
        <w:rPr>
          <w:rFonts w:ascii="Corbel" w:eastAsia="Corbel" w:hAnsi="Corbel"/>
          <w:sz w:val="21"/>
          <w:szCs w:val="21"/>
        </w:rPr>
        <w:t xml:space="preserve"> </w:t>
      </w:r>
    </w:p>
    <w:p w14:paraId="3B7F40C6" w14:textId="50DB962C" w:rsidR="7DFB2C2D" w:rsidRPr="00CF02F6" w:rsidRDefault="1620BA7F"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lastRenderedPageBreak/>
        <w:t xml:space="preserve">De verschillende typen soort-functie-combinaties zijn </w:t>
      </w:r>
      <w:r w:rsidR="003D1352" w:rsidRPr="00CF02F6">
        <w:rPr>
          <w:rFonts w:ascii="Corbel" w:eastAsia="Corbel" w:hAnsi="Corbel"/>
          <w:sz w:val="21"/>
          <w:szCs w:val="21"/>
        </w:rPr>
        <w:t>te filteren</w:t>
      </w:r>
      <w:r w:rsidRPr="00CF02F6">
        <w:rPr>
          <w:rFonts w:ascii="Corbel" w:eastAsia="Corbel" w:hAnsi="Corbel"/>
          <w:sz w:val="21"/>
          <w:szCs w:val="21"/>
        </w:rPr>
        <w:t xml:space="preserve"> </w:t>
      </w:r>
      <w:r w:rsidR="002D1A18" w:rsidRPr="00CF02F6">
        <w:rPr>
          <w:rFonts w:ascii="Corbel" w:eastAsia="Corbel" w:hAnsi="Corbel"/>
          <w:sz w:val="21"/>
          <w:szCs w:val="21"/>
        </w:rPr>
        <w:t>via de</w:t>
      </w:r>
      <w:r w:rsidRPr="00CF02F6">
        <w:rPr>
          <w:rFonts w:ascii="Corbel" w:eastAsia="Corbel" w:hAnsi="Corbel"/>
          <w:sz w:val="21"/>
          <w:szCs w:val="21"/>
        </w:rPr>
        <w:t xml:space="preserve"> kaart</w:t>
      </w:r>
      <w:r w:rsidR="002D1A18" w:rsidRPr="00CF02F6">
        <w:rPr>
          <w:rFonts w:ascii="Corbel" w:eastAsia="Corbel" w:hAnsi="Corbel"/>
          <w:sz w:val="21"/>
          <w:szCs w:val="21"/>
        </w:rPr>
        <w:t xml:space="preserve"> en tabel</w:t>
      </w:r>
      <w:r w:rsidR="706F7F88" w:rsidRPr="4D2A0C5D">
        <w:rPr>
          <w:rFonts w:ascii="Corbel" w:eastAsia="Corbel" w:hAnsi="Corbel"/>
          <w:sz w:val="21"/>
          <w:szCs w:val="21"/>
        </w:rPr>
        <w:t>;</w:t>
      </w:r>
    </w:p>
    <w:p w14:paraId="52FEDD1A" w14:textId="195B8058" w:rsidR="002D1A18" w:rsidRPr="00CF02F6" w:rsidRDefault="002D1A18"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 xml:space="preserve">De verzamelde data is makkelijk te exporteren naar </w:t>
      </w:r>
      <w:r w:rsidR="0042055C" w:rsidRPr="00CF02F6">
        <w:rPr>
          <w:rFonts w:ascii="Corbel" w:eastAsia="Corbel" w:hAnsi="Corbel"/>
          <w:sz w:val="21"/>
          <w:szCs w:val="21"/>
        </w:rPr>
        <w:t>gangbare database formats, zoals MS Excel</w:t>
      </w:r>
      <w:r w:rsidR="3C1C3DEF" w:rsidRPr="4D2A0C5D">
        <w:rPr>
          <w:rFonts w:ascii="Corbel" w:eastAsia="Corbel" w:hAnsi="Corbel"/>
          <w:sz w:val="21"/>
          <w:szCs w:val="21"/>
        </w:rPr>
        <w:t>;</w:t>
      </w:r>
    </w:p>
    <w:p w14:paraId="42A90616" w14:textId="5BB4AE09" w:rsidR="002B7063" w:rsidRPr="00CF02F6" w:rsidRDefault="002B26BE"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Is gelijktijdig i</w:t>
      </w:r>
      <w:r w:rsidR="002B7063" w:rsidRPr="00CF02F6">
        <w:rPr>
          <w:rFonts w:ascii="Corbel" w:eastAsia="Corbel" w:hAnsi="Corbel"/>
          <w:sz w:val="21"/>
          <w:szCs w:val="21"/>
        </w:rPr>
        <w:t>n te zetten door de diverse partijen die het veldwerk uitvoeren</w:t>
      </w:r>
    </w:p>
    <w:p w14:paraId="695B40CC" w14:textId="17DCB005" w:rsidR="002B7063" w:rsidRPr="00CF02F6" w:rsidRDefault="002B7063"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Toegankelijk voor alledaagse smart-apparaten</w:t>
      </w:r>
      <w:r w:rsidR="0E652250" w:rsidRPr="4D2A0C5D">
        <w:rPr>
          <w:rFonts w:ascii="Corbel" w:eastAsia="Corbel" w:hAnsi="Corbel"/>
          <w:sz w:val="21"/>
          <w:szCs w:val="21"/>
        </w:rPr>
        <w:t>;</w:t>
      </w:r>
      <w:r w:rsidR="00207E86" w:rsidRPr="00CF02F6">
        <w:rPr>
          <w:rFonts w:ascii="Corbel" w:eastAsia="Corbel" w:hAnsi="Corbel"/>
          <w:sz w:val="21"/>
          <w:szCs w:val="21"/>
        </w:rPr>
        <w:t xml:space="preserve"> </w:t>
      </w:r>
    </w:p>
    <w:p w14:paraId="2E33D424" w14:textId="0B3B0A36" w:rsidR="00F6130D" w:rsidRPr="00CF02F6" w:rsidRDefault="00F6130D"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 xml:space="preserve">Toepassing werkt </w:t>
      </w:r>
      <w:r w:rsidR="007C6908" w:rsidRPr="00CF02F6">
        <w:rPr>
          <w:rFonts w:ascii="Corbel" w:eastAsia="Corbel" w:hAnsi="Corbel"/>
          <w:sz w:val="21"/>
          <w:szCs w:val="21"/>
        </w:rPr>
        <w:t xml:space="preserve">op elke </w:t>
      </w:r>
      <w:r w:rsidR="000B62B9" w:rsidRPr="00CF02F6">
        <w:rPr>
          <w:rFonts w:ascii="Corbel" w:eastAsia="Corbel" w:hAnsi="Corbel"/>
          <w:sz w:val="21"/>
          <w:szCs w:val="21"/>
        </w:rPr>
        <w:t>browser</w:t>
      </w:r>
      <w:r w:rsidR="443DF326" w:rsidRPr="4D2A0C5D">
        <w:rPr>
          <w:rFonts w:ascii="Corbel" w:eastAsia="Corbel" w:hAnsi="Corbel"/>
          <w:sz w:val="21"/>
          <w:szCs w:val="21"/>
        </w:rPr>
        <w:t>;</w:t>
      </w:r>
    </w:p>
    <w:p w14:paraId="6CD1C4E6" w14:textId="105C64F1" w:rsidR="002B7063" w:rsidRPr="00923372" w:rsidRDefault="002B7063" w:rsidP="00E070B5">
      <w:pPr>
        <w:pStyle w:val="Default"/>
        <w:numPr>
          <w:ilvl w:val="0"/>
          <w:numId w:val="9"/>
        </w:numPr>
        <w:spacing w:line="276" w:lineRule="auto"/>
        <w:ind w:left="1267"/>
        <w:rPr>
          <w:rFonts w:ascii="Corbel" w:eastAsia="Corbel" w:hAnsi="Corbel"/>
          <w:sz w:val="21"/>
          <w:szCs w:val="21"/>
        </w:rPr>
      </w:pPr>
      <w:r w:rsidRPr="00CF02F6">
        <w:rPr>
          <w:rFonts w:ascii="Corbel" w:eastAsia="Corbel" w:hAnsi="Corbel"/>
          <w:sz w:val="21"/>
          <w:szCs w:val="21"/>
        </w:rPr>
        <w:t xml:space="preserve">Is </w:t>
      </w:r>
      <w:r w:rsidRPr="00923372">
        <w:rPr>
          <w:rFonts w:ascii="Corbel" w:eastAsia="Corbel" w:hAnsi="Corbel"/>
          <w:sz w:val="21"/>
          <w:szCs w:val="21"/>
        </w:rPr>
        <w:t>compatible met de Amsterdamse GIS-omgeving en de NDFF</w:t>
      </w:r>
      <w:r w:rsidR="4C55E3D0" w:rsidRPr="1720581F">
        <w:rPr>
          <w:rFonts w:ascii="Corbel" w:eastAsia="Corbel" w:hAnsi="Corbel"/>
          <w:sz w:val="21"/>
          <w:szCs w:val="21"/>
        </w:rPr>
        <w:t xml:space="preserve"> </w:t>
      </w:r>
      <w:r w:rsidR="4C55E3D0" w:rsidRPr="13C11BDF">
        <w:rPr>
          <w:rFonts w:ascii="Corbel" w:eastAsia="Corbel" w:hAnsi="Corbel"/>
          <w:sz w:val="21"/>
          <w:szCs w:val="21"/>
        </w:rPr>
        <w:t>(Nationale Databank Flora en Fauna</w:t>
      </w:r>
      <w:r w:rsidR="4C55E3D0" w:rsidRPr="097366A7">
        <w:rPr>
          <w:rFonts w:ascii="Corbel" w:eastAsia="Corbel" w:hAnsi="Corbel"/>
          <w:sz w:val="21"/>
          <w:szCs w:val="21"/>
        </w:rPr>
        <w:t>);</w:t>
      </w:r>
    </w:p>
    <w:p w14:paraId="3FD8F256" w14:textId="24B59786" w:rsidR="00311506" w:rsidRPr="00923372" w:rsidRDefault="00311506" w:rsidP="00E070B5">
      <w:pPr>
        <w:pStyle w:val="Default"/>
        <w:numPr>
          <w:ilvl w:val="0"/>
          <w:numId w:val="9"/>
        </w:numPr>
        <w:spacing w:line="276" w:lineRule="auto"/>
        <w:ind w:left="1267"/>
        <w:rPr>
          <w:rFonts w:ascii="Corbel" w:eastAsia="Corbel" w:hAnsi="Corbel"/>
          <w:sz w:val="21"/>
          <w:szCs w:val="21"/>
        </w:rPr>
      </w:pPr>
      <w:r w:rsidRPr="00923372">
        <w:rPr>
          <w:rFonts w:ascii="Corbel" w:eastAsia="Corbel" w:hAnsi="Corbel"/>
          <w:sz w:val="21"/>
          <w:szCs w:val="21"/>
        </w:rPr>
        <w:t xml:space="preserve">Heeft </w:t>
      </w:r>
      <w:r w:rsidR="00AB379B" w:rsidRPr="00923372">
        <w:rPr>
          <w:rFonts w:ascii="Corbel" w:eastAsia="Corbel" w:hAnsi="Corbel"/>
          <w:sz w:val="21"/>
          <w:szCs w:val="21"/>
        </w:rPr>
        <w:t xml:space="preserve">op jaarbasis (24 x 7 x 365) </w:t>
      </w:r>
      <w:r w:rsidRPr="00923372">
        <w:rPr>
          <w:rFonts w:ascii="Corbel" w:eastAsia="Corbel" w:hAnsi="Corbel"/>
          <w:sz w:val="21"/>
          <w:szCs w:val="21"/>
        </w:rPr>
        <w:t xml:space="preserve">een beschikbaarheid van 98,5% voor de </w:t>
      </w:r>
      <w:r w:rsidR="00444705">
        <w:rPr>
          <w:rFonts w:ascii="Corbel" w:eastAsia="Corbel" w:hAnsi="Corbel"/>
          <w:sz w:val="21"/>
          <w:szCs w:val="21"/>
        </w:rPr>
        <w:t>g</w:t>
      </w:r>
      <w:r w:rsidRPr="2DE214D8">
        <w:rPr>
          <w:rFonts w:ascii="Corbel" w:eastAsia="Corbel" w:hAnsi="Corbel"/>
          <w:sz w:val="21"/>
          <w:szCs w:val="21"/>
        </w:rPr>
        <w:t>emeente</w:t>
      </w:r>
      <w:r w:rsidRPr="00923372">
        <w:rPr>
          <w:rFonts w:ascii="Corbel" w:eastAsia="Corbel" w:hAnsi="Corbel"/>
          <w:sz w:val="21"/>
          <w:szCs w:val="21"/>
        </w:rPr>
        <w:t xml:space="preserve"> Amsterdam en </w:t>
      </w:r>
      <w:r w:rsidR="00AB379B" w:rsidRPr="00923372">
        <w:rPr>
          <w:rFonts w:ascii="Corbel" w:eastAsia="Corbel" w:hAnsi="Corbel"/>
          <w:sz w:val="21"/>
          <w:szCs w:val="21"/>
        </w:rPr>
        <w:t>veldwerkende partijen</w:t>
      </w:r>
      <w:r w:rsidR="159533CB" w:rsidRPr="097366A7">
        <w:rPr>
          <w:rFonts w:ascii="Corbel" w:eastAsia="Corbel" w:hAnsi="Corbel"/>
          <w:sz w:val="21"/>
          <w:szCs w:val="21"/>
        </w:rPr>
        <w:t>;</w:t>
      </w:r>
    </w:p>
    <w:p w14:paraId="3956D093" w14:textId="1814A741" w:rsidR="002B7CA1" w:rsidRPr="00923372" w:rsidRDefault="00591DF6" w:rsidP="00E070B5">
      <w:pPr>
        <w:pStyle w:val="Default"/>
        <w:numPr>
          <w:ilvl w:val="0"/>
          <w:numId w:val="9"/>
        </w:numPr>
        <w:spacing w:line="276" w:lineRule="auto"/>
        <w:ind w:left="1267"/>
        <w:rPr>
          <w:rFonts w:ascii="Corbel" w:eastAsia="Corbel" w:hAnsi="Corbel"/>
          <w:sz w:val="21"/>
          <w:szCs w:val="21"/>
        </w:rPr>
      </w:pPr>
      <w:r w:rsidRPr="00923372">
        <w:rPr>
          <w:rFonts w:ascii="Corbel" w:eastAsia="Corbel" w:hAnsi="Corbel"/>
          <w:sz w:val="21"/>
          <w:szCs w:val="21"/>
        </w:rPr>
        <w:t>De service window (</w:t>
      </w:r>
      <w:r w:rsidR="00577475" w:rsidRPr="00923372">
        <w:rPr>
          <w:rFonts w:ascii="Corbel" w:eastAsia="Corbel" w:hAnsi="Corbel"/>
          <w:sz w:val="21"/>
          <w:szCs w:val="21"/>
        </w:rPr>
        <w:t xml:space="preserve">voor </w:t>
      </w:r>
      <w:r w:rsidR="007D64FF" w:rsidRPr="00923372">
        <w:rPr>
          <w:rFonts w:ascii="Corbel" w:eastAsia="Corbel" w:hAnsi="Corbel"/>
          <w:sz w:val="21"/>
          <w:szCs w:val="21"/>
        </w:rPr>
        <w:t xml:space="preserve">o.a. </w:t>
      </w:r>
      <w:r w:rsidRPr="00923372">
        <w:rPr>
          <w:rFonts w:ascii="Corbel" w:eastAsia="Corbel" w:hAnsi="Corbel"/>
          <w:sz w:val="21"/>
          <w:szCs w:val="21"/>
        </w:rPr>
        <w:t xml:space="preserve">de </w:t>
      </w:r>
      <w:r w:rsidR="00444705">
        <w:rPr>
          <w:rFonts w:ascii="Corbel" w:eastAsia="Corbel" w:hAnsi="Corbel"/>
          <w:sz w:val="21"/>
          <w:szCs w:val="21"/>
        </w:rPr>
        <w:t>g</w:t>
      </w:r>
      <w:r w:rsidRPr="00923372">
        <w:rPr>
          <w:rFonts w:ascii="Corbel" w:eastAsia="Corbel" w:hAnsi="Corbel"/>
          <w:sz w:val="21"/>
          <w:szCs w:val="21"/>
        </w:rPr>
        <w:t>emeente Amsterdam en veldwerkende partijen) is van maandag tot en met vrijdag van 8:00 – 17:30</w:t>
      </w:r>
      <w:r w:rsidR="1ECDF990" w:rsidRPr="097366A7">
        <w:rPr>
          <w:rFonts w:ascii="Corbel" w:eastAsia="Corbel" w:hAnsi="Corbel"/>
          <w:sz w:val="21"/>
          <w:szCs w:val="21"/>
        </w:rPr>
        <w:t xml:space="preserve"> uur.</w:t>
      </w:r>
    </w:p>
    <w:p w14:paraId="467B8FE2" w14:textId="79B93C5F" w:rsidR="002B7063" w:rsidRPr="00CF02F6" w:rsidRDefault="002B7063" w:rsidP="00E070B5">
      <w:pPr>
        <w:pStyle w:val="Default"/>
        <w:numPr>
          <w:ilvl w:val="0"/>
          <w:numId w:val="8"/>
        </w:numPr>
        <w:spacing w:line="276" w:lineRule="auto"/>
        <w:ind w:left="570"/>
        <w:rPr>
          <w:rFonts w:ascii="Corbel" w:hAnsi="Corbel" w:cstheme="minorBidi"/>
          <w:bCs/>
          <w:color w:val="auto"/>
          <w:sz w:val="21"/>
          <w:szCs w:val="21"/>
        </w:rPr>
      </w:pPr>
      <w:r w:rsidRPr="00923372">
        <w:rPr>
          <w:rFonts w:ascii="Corbel" w:hAnsi="Corbel" w:cstheme="minorBidi"/>
          <w:color w:val="auto"/>
          <w:sz w:val="21"/>
          <w:szCs w:val="21"/>
        </w:rPr>
        <w:t xml:space="preserve">Opdrachtnemer voert regie op de digitale archivering door de </w:t>
      </w:r>
      <w:r w:rsidR="00CF5E64" w:rsidRPr="00923372">
        <w:rPr>
          <w:rFonts w:ascii="Corbel" w:hAnsi="Corbel" w:cstheme="minorBidi"/>
          <w:color w:val="auto"/>
          <w:sz w:val="21"/>
          <w:szCs w:val="21"/>
        </w:rPr>
        <w:t>veldonderzoekbureaus</w:t>
      </w:r>
      <w:r w:rsidRPr="00CF02F6">
        <w:rPr>
          <w:rFonts w:ascii="Corbel" w:hAnsi="Corbel" w:cstheme="minorBidi"/>
          <w:bCs/>
          <w:color w:val="auto"/>
          <w:sz w:val="21"/>
          <w:szCs w:val="21"/>
        </w:rPr>
        <w:t xml:space="preserve"> van relevante soortwaarnemingen (beschermd, risicosoort, Amsterdamse beleidssoort, doelsoort) na afronding van het definitieve rapport via het Amsterdamse account van de NDFF (aanvraag via NDFF@amsterdam.nl</w:t>
      </w:r>
      <w:r w:rsidRPr="4CA6A8DB">
        <w:rPr>
          <w:rFonts w:ascii="Corbel" w:hAnsi="Corbel" w:cstheme="minorBidi"/>
          <w:color w:val="auto"/>
          <w:sz w:val="21"/>
          <w:szCs w:val="21"/>
        </w:rPr>
        <w:t>)</w:t>
      </w:r>
      <w:r w:rsidR="6FCCE689" w:rsidRPr="4CA6A8DB">
        <w:rPr>
          <w:rFonts w:ascii="Corbel" w:hAnsi="Corbel" w:cstheme="minorBidi"/>
          <w:color w:val="auto"/>
          <w:sz w:val="21"/>
          <w:szCs w:val="21"/>
        </w:rPr>
        <w:t>.</w:t>
      </w:r>
    </w:p>
    <w:p w14:paraId="0D4BB356" w14:textId="358325F0" w:rsidR="002B7063" w:rsidRPr="00CF02F6" w:rsidRDefault="002B7063" w:rsidP="00E070B5">
      <w:pPr>
        <w:pStyle w:val="Default"/>
        <w:numPr>
          <w:ilvl w:val="0"/>
          <w:numId w:val="8"/>
        </w:numPr>
        <w:spacing w:line="276" w:lineRule="auto"/>
        <w:ind w:left="570"/>
        <w:rPr>
          <w:rFonts w:ascii="Corbel" w:hAnsi="Corbel"/>
          <w:color w:val="000000" w:themeColor="text1"/>
        </w:rPr>
      </w:pPr>
      <w:r w:rsidRPr="00CF02F6">
        <w:rPr>
          <w:rFonts w:ascii="Corbel" w:hAnsi="Corbel" w:cstheme="minorBidi"/>
          <w:bCs/>
          <w:color w:val="auto"/>
          <w:sz w:val="21"/>
          <w:szCs w:val="21"/>
        </w:rPr>
        <w:t xml:space="preserve">Opdrachtnemer zorgt ervoor dat na afgifte van de omgevingsvergunning </w:t>
      </w:r>
      <w:r w:rsidR="259F07DA" w:rsidRPr="00CF02F6">
        <w:rPr>
          <w:rFonts w:ascii="Corbel" w:hAnsi="Corbel" w:cstheme="minorBidi"/>
          <w:color w:val="auto"/>
          <w:sz w:val="21"/>
          <w:szCs w:val="21"/>
        </w:rPr>
        <w:t>flora- en fauna-activiteit</w:t>
      </w:r>
      <w:r w:rsidR="79BCBAA8" w:rsidRPr="00CF02F6">
        <w:rPr>
          <w:rFonts w:ascii="Corbel" w:hAnsi="Corbel" w:cstheme="minorBidi"/>
          <w:color w:val="auto"/>
          <w:sz w:val="21"/>
          <w:szCs w:val="21"/>
        </w:rPr>
        <w:t xml:space="preserve"> </w:t>
      </w:r>
      <w:r w:rsidRPr="00CF02F6">
        <w:rPr>
          <w:rFonts w:ascii="Corbel" w:hAnsi="Corbel" w:cstheme="minorBidi"/>
          <w:bCs/>
          <w:color w:val="auto"/>
          <w:sz w:val="21"/>
          <w:szCs w:val="21"/>
        </w:rPr>
        <w:t xml:space="preserve">de database binnen 2 weken kan worden geraadpleegd door Opdrachtgever. </w:t>
      </w:r>
    </w:p>
    <w:p w14:paraId="7699C4F9" w14:textId="1ADBE48C" w:rsidR="00C13DB1" w:rsidRPr="00CF02F6" w:rsidRDefault="002A71BB" w:rsidP="00E070B5">
      <w:pPr>
        <w:pStyle w:val="Default"/>
        <w:numPr>
          <w:ilvl w:val="0"/>
          <w:numId w:val="8"/>
        </w:numPr>
        <w:spacing w:line="276" w:lineRule="auto"/>
        <w:ind w:left="570"/>
        <w:rPr>
          <w:rFonts w:ascii="Corbel" w:hAnsi="Corbel"/>
          <w:color w:val="000000" w:themeColor="text1"/>
        </w:rPr>
      </w:pPr>
      <w:r w:rsidRPr="00CF02F6">
        <w:rPr>
          <w:rFonts w:ascii="Corbel" w:hAnsi="Corbel" w:cstheme="minorBidi"/>
          <w:bCs/>
          <w:color w:val="auto"/>
          <w:sz w:val="21"/>
          <w:szCs w:val="21"/>
        </w:rPr>
        <w:t>Opdrachtgever krijgt toegang tot de digitale werkomgeving om de voortgang te kunnen volgen.</w:t>
      </w:r>
    </w:p>
    <w:p w14:paraId="46E07639" w14:textId="1734BC4D" w:rsidR="00A4286F" w:rsidRPr="00CF02F6" w:rsidRDefault="00A4286F" w:rsidP="00E070B5">
      <w:pPr>
        <w:pStyle w:val="Default"/>
        <w:numPr>
          <w:ilvl w:val="0"/>
          <w:numId w:val="8"/>
        </w:numPr>
        <w:spacing w:line="276" w:lineRule="auto"/>
        <w:ind w:left="570"/>
        <w:rPr>
          <w:rFonts w:ascii="Corbel" w:hAnsi="Corbel"/>
          <w:color w:val="000000" w:themeColor="text1"/>
        </w:rPr>
      </w:pPr>
      <w:r w:rsidRPr="00CF02F6">
        <w:rPr>
          <w:rFonts w:ascii="Corbel" w:hAnsi="Corbel" w:cstheme="minorBidi"/>
          <w:bCs/>
          <w:color w:val="auto"/>
          <w:sz w:val="21"/>
          <w:szCs w:val="21"/>
        </w:rPr>
        <w:t>Opdracht</w:t>
      </w:r>
      <w:r w:rsidR="00C603A8">
        <w:rPr>
          <w:rFonts w:ascii="Corbel" w:hAnsi="Corbel" w:cstheme="minorBidi"/>
          <w:bCs/>
          <w:color w:val="auto"/>
          <w:sz w:val="21"/>
          <w:szCs w:val="21"/>
        </w:rPr>
        <w:t xml:space="preserve">nemer geeft </w:t>
      </w:r>
      <w:r w:rsidRPr="00CF02F6">
        <w:rPr>
          <w:rFonts w:ascii="Corbel" w:hAnsi="Corbel" w:cstheme="minorBidi"/>
          <w:bCs/>
          <w:color w:val="auto"/>
          <w:sz w:val="21"/>
          <w:szCs w:val="21"/>
        </w:rPr>
        <w:t>een vast</w:t>
      </w:r>
      <w:r w:rsidR="00C603A8">
        <w:rPr>
          <w:rFonts w:ascii="Corbel" w:hAnsi="Corbel" w:cstheme="minorBidi"/>
          <w:bCs/>
          <w:color w:val="auto"/>
          <w:sz w:val="21"/>
          <w:szCs w:val="21"/>
        </w:rPr>
        <w:t>e</w:t>
      </w:r>
      <w:r w:rsidRPr="00CF02F6">
        <w:rPr>
          <w:rFonts w:ascii="Corbel" w:hAnsi="Corbel" w:cstheme="minorBidi"/>
          <w:bCs/>
          <w:color w:val="auto"/>
          <w:sz w:val="21"/>
          <w:szCs w:val="21"/>
        </w:rPr>
        <w:t xml:space="preserve"> </w:t>
      </w:r>
      <w:r w:rsidR="00C603A8">
        <w:rPr>
          <w:rFonts w:ascii="Corbel" w:hAnsi="Corbel" w:cstheme="minorBidi"/>
          <w:bCs/>
          <w:color w:val="auto"/>
          <w:sz w:val="21"/>
          <w:szCs w:val="21"/>
        </w:rPr>
        <w:t xml:space="preserve">prijs </w:t>
      </w:r>
      <w:r w:rsidRPr="00CF02F6">
        <w:rPr>
          <w:rFonts w:ascii="Corbel" w:hAnsi="Corbel" w:cstheme="minorBidi"/>
          <w:bCs/>
          <w:color w:val="auto"/>
          <w:sz w:val="21"/>
          <w:szCs w:val="21"/>
        </w:rPr>
        <w:t xml:space="preserve">voor </w:t>
      </w:r>
      <w:r w:rsidR="002B6142" w:rsidRPr="00CF02F6">
        <w:rPr>
          <w:rFonts w:ascii="Corbel" w:hAnsi="Corbel" w:cstheme="minorBidi"/>
          <w:bCs/>
          <w:color w:val="auto"/>
          <w:sz w:val="21"/>
          <w:szCs w:val="21"/>
        </w:rPr>
        <w:t xml:space="preserve">inzet van </w:t>
      </w:r>
      <w:r w:rsidRPr="00CF02F6">
        <w:rPr>
          <w:rFonts w:ascii="Corbel" w:hAnsi="Corbel" w:cstheme="minorBidi"/>
          <w:bCs/>
          <w:color w:val="auto"/>
          <w:sz w:val="21"/>
          <w:szCs w:val="21"/>
        </w:rPr>
        <w:t>de digitale omgeving</w:t>
      </w:r>
      <w:r w:rsidR="00C80114" w:rsidRPr="00CF02F6">
        <w:rPr>
          <w:rFonts w:ascii="Corbel" w:hAnsi="Corbel" w:cstheme="minorBidi"/>
          <w:bCs/>
          <w:color w:val="auto"/>
          <w:sz w:val="21"/>
          <w:szCs w:val="21"/>
        </w:rPr>
        <w:t xml:space="preserve">, inclusief updates en upgrades. </w:t>
      </w:r>
      <w:r w:rsidR="001B37AD" w:rsidRPr="00CF02F6">
        <w:rPr>
          <w:rFonts w:ascii="Corbel" w:hAnsi="Corbel" w:cstheme="minorBidi"/>
          <w:bCs/>
          <w:color w:val="auto"/>
          <w:sz w:val="21"/>
          <w:szCs w:val="21"/>
        </w:rPr>
        <w:t xml:space="preserve"> </w:t>
      </w:r>
    </w:p>
    <w:p w14:paraId="042678AD" w14:textId="21DFE9BB" w:rsidR="00C13DB1" w:rsidRPr="00CF02F6" w:rsidRDefault="00CD0798" w:rsidP="00CF02F6">
      <w:pPr>
        <w:pStyle w:val="Kop3"/>
        <w:spacing w:line="276" w:lineRule="auto"/>
      </w:pPr>
      <w:bookmarkStart w:id="10" w:name="_Toc178337677"/>
      <w:r w:rsidRPr="00CF02F6">
        <w:t>Eisen ten aanzien van h</w:t>
      </w:r>
      <w:r w:rsidR="00C13DB1" w:rsidRPr="00CF02F6">
        <w:t xml:space="preserve">et opstellen van </w:t>
      </w:r>
      <w:r w:rsidR="001C274F" w:rsidRPr="00CF02F6">
        <w:t>het SMP</w:t>
      </w:r>
      <w:r w:rsidR="00C13DB1" w:rsidRPr="00CF02F6">
        <w:t>, inclusief het aanvragen van de Omgevingsvergunning.</w:t>
      </w:r>
      <w:bookmarkEnd w:id="10"/>
      <w:r w:rsidR="00C13DB1" w:rsidRPr="00CF02F6">
        <w:t xml:space="preserve">  </w:t>
      </w:r>
    </w:p>
    <w:p w14:paraId="043F750F" w14:textId="0FB2121C" w:rsidR="00053CDC" w:rsidRPr="00CF02F6" w:rsidRDefault="00053CDC"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Het SMP en de omgevingsvergunning richt zich </w:t>
      </w:r>
      <w:r w:rsidRPr="00CF02F6">
        <w:rPr>
          <w:rFonts w:ascii="Corbel" w:eastAsia="Corbel" w:hAnsi="Corbel"/>
          <w:b/>
          <w:bCs/>
          <w:sz w:val="21"/>
          <w:szCs w:val="21"/>
        </w:rPr>
        <w:t>in ieder geval</w:t>
      </w:r>
      <w:r w:rsidR="00816434" w:rsidRPr="00CF02F6">
        <w:rPr>
          <w:rFonts w:ascii="Corbel" w:eastAsia="Corbel" w:hAnsi="Corbel"/>
          <w:b/>
          <w:bCs/>
          <w:sz w:val="21"/>
          <w:szCs w:val="21"/>
        </w:rPr>
        <w:t>, maar niet uitsluitend</w:t>
      </w:r>
      <w:r w:rsidR="00816434" w:rsidRPr="00CF02F6">
        <w:rPr>
          <w:rFonts w:ascii="Corbel" w:eastAsia="Corbel" w:hAnsi="Corbel"/>
          <w:sz w:val="21"/>
          <w:szCs w:val="21"/>
        </w:rPr>
        <w:t>,</w:t>
      </w:r>
      <w:r w:rsidRPr="00CF02F6">
        <w:rPr>
          <w:rFonts w:ascii="Corbel" w:eastAsia="Corbel" w:hAnsi="Corbel"/>
          <w:sz w:val="21"/>
          <w:szCs w:val="21"/>
        </w:rPr>
        <w:t xml:space="preserve"> op de volgende soorten:</w:t>
      </w:r>
    </w:p>
    <w:p w14:paraId="117A605F"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Huismus</w:t>
      </w:r>
    </w:p>
    <w:p w14:paraId="1ECFDE87"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Spreeuw</w:t>
      </w:r>
    </w:p>
    <w:p w14:paraId="2798957F"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Huiszwaluw</w:t>
      </w:r>
    </w:p>
    <w:p w14:paraId="23ABE24F"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Gierzwaluw</w:t>
      </w:r>
    </w:p>
    <w:p w14:paraId="1415BAE2" w14:textId="072A5EE6"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Gewone dwergvleermuis</w:t>
      </w:r>
    </w:p>
    <w:p w14:paraId="20AF1CD6"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Ruige dwergvleermuis</w:t>
      </w:r>
    </w:p>
    <w:p w14:paraId="78F20213"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Laatvlieger</w:t>
      </w:r>
    </w:p>
    <w:p w14:paraId="774685EA" w14:textId="77777777"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Meervleermuis</w:t>
      </w:r>
    </w:p>
    <w:p w14:paraId="678C5B51" w14:textId="29D902B5" w:rsidR="00053CDC" w:rsidRPr="00CF02F6" w:rsidRDefault="00053CDC" w:rsidP="00E070B5">
      <w:pPr>
        <w:pStyle w:val="Default"/>
        <w:numPr>
          <w:ilvl w:val="0"/>
          <w:numId w:val="13"/>
        </w:numPr>
        <w:spacing w:line="276" w:lineRule="auto"/>
        <w:ind w:left="1267"/>
        <w:rPr>
          <w:rFonts w:ascii="Corbel" w:eastAsia="Corbel" w:hAnsi="Corbel"/>
          <w:sz w:val="21"/>
          <w:szCs w:val="21"/>
        </w:rPr>
      </w:pPr>
      <w:r w:rsidRPr="00CF02F6">
        <w:rPr>
          <w:rFonts w:ascii="Corbel" w:eastAsia="Corbel" w:hAnsi="Corbel"/>
          <w:sz w:val="21"/>
          <w:szCs w:val="21"/>
        </w:rPr>
        <w:t>Gewone grootoorvleermuis</w:t>
      </w:r>
    </w:p>
    <w:p w14:paraId="45BAFD48" w14:textId="31425AAF" w:rsidR="009F72E2" w:rsidRPr="00CF02F6" w:rsidRDefault="00733BE0" w:rsidP="00E070B5">
      <w:pPr>
        <w:pStyle w:val="Lijstalinea"/>
        <w:numPr>
          <w:ilvl w:val="0"/>
          <w:numId w:val="14"/>
        </w:numPr>
        <w:spacing w:line="276" w:lineRule="auto"/>
        <w:ind w:left="570"/>
      </w:pPr>
      <w:r w:rsidRPr="00CF02F6">
        <w:t xml:space="preserve">Opdrachtnemer </w:t>
      </w:r>
      <w:r w:rsidR="009A2CC4" w:rsidRPr="00CF02F6">
        <w:t xml:space="preserve">stelt </w:t>
      </w:r>
      <w:r w:rsidRPr="00CF02F6">
        <w:t>het</w:t>
      </w:r>
      <w:r w:rsidR="0005510E">
        <w:t xml:space="preserve"> (deel-)</w:t>
      </w:r>
      <w:r w:rsidRPr="00CF02F6">
        <w:t xml:space="preserve"> Soortenmanagementplan en bijbehorende deelproducten</w:t>
      </w:r>
      <w:r w:rsidR="009A2CC4" w:rsidRPr="00CF02F6">
        <w:t xml:space="preserve"> </w:t>
      </w:r>
      <w:r w:rsidR="002A2CAB">
        <w:t xml:space="preserve">op </w:t>
      </w:r>
      <w:r w:rsidR="009A2CC4" w:rsidRPr="00CF02F6">
        <w:t>(</w:t>
      </w:r>
      <w:r w:rsidRPr="00CF02F6">
        <w:t>ten minste: ecologische werkprotocollen, compensatie- en mitigatieplan, monitoringsplan en een administratiesysteem</w:t>
      </w:r>
      <w:r w:rsidR="009A2CC4" w:rsidRPr="00CF02F6">
        <w:t>)</w:t>
      </w:r>
      <w:r w:rsidR="002A2CAB">
        <w:t>.</w:t>
      </w:r>
      <w:r>
        <w:t xml:space="preserve"> </w:t>
      </w:r>
    </w:p>
    <w:p w14:paraId="0F09FAB9" w14:textId="0794CDBC" w:rsidR="00515C7F" w:rsidRPr="00CF02F6" w:rsidRDefault="00515C7F" w:rsidP="00E070B5">
      <w:pPr>
        <w:pStyle w:val="Default"/>
        <w:numPr>
          <w:ilvl w:val="0"/>
          <w:numId w:val="14"/>
        </w:numPr>
        <w:spacing w:line="276" w:lineRule="auto"/>
        <w:ind w:left="570"/>
        <w:rPr>
          <w:rFonts w:ascii="Corbel" w:eastAsia="Corbel" w:hAnsi="Corbel"/>
          <w:sz w:val="21"/>
          <w:szCs w:val="21"/>
        </w:rPr>
      </w:pPr>
      <w:r w:rsidRPr="2BD18FAA">
        <w:rPr>
          <w:rFonts w:ascii="Corbel" w:hAnsi="Corbel" w:cstheme="minorBidi"/>
          <w:color w:val="auto"/>
          <w:sz w:val="21"/>
          <w:szCs w:val="21"/>
        </w:rPr>
        <w:lastRenderedPageBreak/>
        <w:t>Opdrachtnemer</w:t>
      </w:r>
      <w:r w:rsidRPr="00CF02F6">
        <w:rPr>
          <w:rFonts w:ascii="Corbel" w:eastAsia="Corbel" w:hAnsi="Corbel"/>
          <w:sz w:val="21"/>
          <w:szCs w:val="21"/>
        </w:rPr>
        <w:t xml:space="preserve"> committeert zich aan indicatieve hoofdlijnen </w:t>
      </w:r>
      <w:r w:rsidR="00525C5D">
        <w:rPr>
          <w:rFonts w:ascii="Corbel" w:eastAsia="Corbel" w:hAnsi="Corbel"/>
          <w:sz w:val="21"/>
          <w:szCs w:val="21"/>
        </w:rPr>
        <w:t>P</w:t>
      </w:r>
      <w:r w:rsidRPr="00CF02F6">
        <w:rPr>
          <w:rFonts w:ascii="Corbel" w:eastAsia="Corbel" w:hAnsi="Corbel"/>
          <w:sz w:val="21"/>
          <w:szCs w:val="21"/>
        </w:rPr>
        <w:t xml:space="preserve">lanning voor het opstellen van het </w:t>
      </w:r>
      <w:r w:rsidR="006E3557">
        <w:rPr>
          <w:rFonts w:ascii="Corbel" w:eastAsia="Corbel" w:hAnsi="Corbel"/>
          <w:sz w:val="21"/>
          <w:szCs w:val="21"/>
        </w:rPr>
        <w:t>(deel-)</w:t>
      </w:r>
      <w:r w:rsidRPr="00CF02F6">
        <w:rPr>
          <w:rFonts w:ascii="Corbel" w:eastAsia="Corbel" w:hAnsi="Corbel"/>
          <w:sz w:val="21"/>
          <w:szCs w:val="21"/>
        </w:rPr>
        <w:t>SMP (</w:t>
      </w:r>
      <w:r w:rsidRPr="008F6BCC">
        <w:rPr>
          <w:rFonts w:ascii="Corbel" w:eastAsia="Corbel" w:hAnsi="Corbel"/>
          <w:sz w:val="21"/>
          <w:szCs w:val="21"/>
        </w:rPr>
        <w:t xml:space="preserve">zie </w:t>
      </w:r>
      <w:r w:rsidR="008F6BCC">
        <w:rPr>
          <w:rFonts w:ascii="Corbel" w:eastAsia="Corbel" w:hAnsi="Corbel"/>
          <w:sz w:val="21"/>
          <w:szCs w:val="21"/>
        </w:rPr>
        <w:t>Aanbestedingsl</w:t>
      </w:r>
      <w:r w:rsidRPr="008F6BCC">
        <w:rPr>
          <w:rFonts w:ascii="Corbel" w:eastAsia="Corbel" w:hAnsi="Corbel"/>
          <w:sz w:val="21"/>
          <w:szCs w:val="21"/>
        </w:rPr>
        <w:t>eidraad</w:t>
      </w:r>
      <w:r w:rsidR="008F6BCC" w:rsidRPr="008F6BCC">
        <w:rPr>
          <w:rFonts w:ascii="Corbel" w:eastAsia="Corbel" w:hAnsi="Corbel"/>
          <w:sz w:val="21"/>
          <w:szCs w:val="21"/>
        </w:rPr>
        <w:t>, hoofdstuk 2.1, tabel 1</w:t>
      </w:r>
      <w:r w:rsidRPr="008F6BCC">
        <w:rPr>
          <w:rFonts w:ascii="Corbel" w:eastAsia="Corbel" w:hAnsi="Corbel"/>
          <w:sz w:val="21"/>
          <w:szCs w:val="21"/>
        </w:rPr>
        <w:t>).</w:t>
      </w:r>
      <w:r w:rsidRPr="00CF02F6">
        <w:rPr>
          <w:rFonts w:ascii="Corbel" w:eastAsia="Corbel" w:hAnsi="Corbel"/>
          <w:sz w:val="21"/>
          <w:szCs w:val="21"/>
        </w:rPr>
        <w:t xml:space="preserve"> </w:t>
      </w:r>
      <w:r w:rsidRPr="2BD18FAA">
        <w:rPr>
          <w:rFonts w:ascii="Corbel" w:hAnsi="Corbel" w:cstheme="minorBidi"/>
          <w:color w:val="auto"/>
          <w:sz w:val="21"/>
          <w:szCs w:val="21"/>
        </w:rPr>
        <w:t xml:space="preserve">Deze is onder voorbehoud </w:t>
      </w:r>
      <w:r w:rsidR="004E72D8" w:rsidRPr="2BD18FAA">
        <w:rPr>
          <w:rFonts w:ascii="Corbel" w:hAnsi="Corbel" w:cstheme="minorBidi"/>
          <w:color w:val="auto"/>
          <w:sz w:val="21"/>
          <w:szCs w:val="21"/>
        </w:rPr>
        <w:t xml:space="preserve">van de </w:t>
      </w:r>
      <w:r w:rsidRPr="2BD18FAA">
        <w:rPr>
          <w:rFonts w:ascii="Corbel" w:hAnsi="Corbel" w:cstheme="minorBidi"/>
          <w:color w:val="auto"/>
          <w:sz w:val="21"/>
          <w:szCs w:val="21"/>
        </w:rPr>
        <w:t xml:space="preserve">capaciteit </w:t>
      </w:r>
      <w:r w:rsidR="001B56AA" w:rsidRPr="2BD18FAA">
        <w:rPr>
          <w:rFonts w:ascii="Corbel" w:hAnsi="Corbel" w:cstheme="minorBidi"/>
          <w:color w:val="auto"/>
          <w:sz w:val="21"/>
          <w:szCs w:val="21"/>
        </w:rPr>
        <w:t xml:space="preserve">van het </w:t>
      </w:r>
      <w:r w:rsidRPr="2BD18FAA">
        <w:rPr>
          <w:rFonts w:ascii="Corbel" w:hAnsi="Corbel" w:cstheme="minorBidi"/>
          <w:color w:val="auto"/>
          <w:sz w:val="21"/>
          <w:szCs w:val="21"/>
        </w:rPr>
        <w:t>ecologisch onderzoek</w:t>
      </w:r>
      <w:r w:rsidR="6956D82B" w:rsidRPr="2BD18FAA">
        <w:rPr>
          <w:rFonts w:ascii="Corbel" w:hAnsi="Corbel" w:cstheme="minorBidi"/>
          <w:color w:val="auto"/>
          <w:sz w:val="21"/>
          <w:szCs w:val="21"/>
        </w:rPr>
        <w:t>.</w:t>
      </w:r>
      <w:r w:rsidRPr="2BD18FAA">
        <w:rPr>
          <w:rFonts w:ascii="Corbel" w:hAnsi="Corbel" w:cstheme="minorBidi"/>
          <w:color w:val="auto"/>
          <w:sz w:val="21"/>
          <w:szCs w:val="21"/>
        </w:rPr>
        <w:t xml:space="preserve">  </w:t>
      </w:r>
      <w:r w:rsidRPr="00CF02F6">
        <w:rPr>
          <w:rFonts w:ascii="Corbel" w:eastAsia="Corbel" w:hAnsi="Corbel"/>
          <w:sz w:val="21"/>
          <w:szCs w:val="21"/>
        </w:rPr>
        <w:t>Na gunning kan in overleg met de Opdrachtgever besloten worden hiervan af te wijken.</w:t>
      </w:r>
      <w:bookmarkStart w:id="11" w:name="_Toc178337570"/>
      <w:bookmarkStart w:id="12" w:name="_Toc178337667"/>
      <w:bookmarkEnd w:id="11"/>
      <w:bookmarkEnd w:id="12"/>
      <w:r w:rsidRPr="2BD18FAA">
        <w:rPr>
          <w:rStyle w:val="Voetnootmarkering"/>
          <w:rFonts w:ascii="Corbel" w:hAnsi="Corbel" w:cstheme="minorBidi"/>
          <w:color w:val="auto"/>
          <w:sz w:val="21"/>
          <w:szCs w:val="21"/>
        </w:rPr>
        <w:t xml:space="preserve"> </w:t>
      </w:r>
      <w:r w:rsidRPr="2BD18FAA">
        <w:rPr>
          <w:rStyle w:val="Voetnootmarkering"/>
          <w:rFonts w:ascii="Corbel" w:hAnsi="Corbel" w:cstheme="minorBidi"/>
          <w:color w:val="auto"/>
          <w:sz w:val="21"/>
          <w:szCs w:val="21"/>
        </w:rPr>
        <w:footnoteReference w:id="3"/>
      </w:r>
      <w:r w:rsidRPr="2BD18FAA">
        <w:rPr>
          <w:rFonts w:ascii="Corbel" w:hAnsi="Corbel" w:cstheme="minorBidi"/>
          <w:color w:val="auto"/>
          <w:sz w:val="21"/>
          <w:szCs w:val="21"/>
        </w:rPr>
        <w:t>.</w:t>
      </w:r>
    </w:p>
    <w:p w14:paraId="0CE432EC" w14:textId="37FAB56D" w:rsidR="00515C7F" w:rsidRPr="00CF02F6" w:rsidRDefault="00515C7F" w:rsidP="00E070B5">
      <w:pPr>
        <w:pStyle w:val="Default"/>
        <w:numPr>
          <w:ilvl w:val="0"/>
          <w:numId w:val="14"/>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 xml:space="preserve">Het </w:t>
      </w:r>
      <w:r w:rsidR="00B6674D">
        <w:rPr>
          <w:rFonts w:ascii="Corbel" w:hAnsi="Corbel" w:cstheme="minorBidi"/>
          <w:bCs/>
          <w:color w:val="auto"/>
          <w:sz w:val="21"/>
          <w:szCs w:val="21"/>
        </w:rPr>
        <w:t>(deel-)</w:t>
      </w:r>
      <w:r w:rsidRPr="00CF02F6">
        <w:rPr>
          <w:rFonts w:ascii="Corbel" w:hAnsi="Corbel" w:cstheme="minorBidi"/>
          <w:bCs/>
          <w:color w:val="auto"/>
          <w:sz w:val="21"/>
          <w:szCs w:val="21"/>
        </w:rPr>
        <w:t>SMP dient afgestemd te worden met de Omgevingsdienst Noord-Holland Noord als bevoegd gezag.</w:t>
      </w:r>
    </w:p>
    <w:p w14:paraId="2D0C59FC" w14:textId="48E1EDF7" w:rsidR="00515C7F" w:rsidRPr="00CF02F6" w:rsidRDefault="00515C7F" w:rsidP="00E070B5">
      <w:pPr>
        <w:pStyle w:val="Default"/>
        <w:numPr>
          <w:ilvl w:val="0"/>
          <w:numId w:val="14"/>
        </w:numPr>
        <w:spacing w:line="276" w:lineRule="auto"/>
        <w:ind w:left="570"/>
        <w:rPr>
          <w:rFonts w:ascii="Corbel" w:hAnsi="Corbel" w:cstheme="minorBidi"/>
          <w:color w:val="auto"/>
          <w:sz w:val="21"/>
          <w:szCs w:val="21"/>
        </w:rPr>
      </w:pPr>
      <w:r w:rsidRPr="00CF02F6">
        <w:rPr>
          <w:rFonts w:ascii="Corbel" w:hAnsi="Corbel" w:cstheme="minorBidi"/>
          <w:color w:val="auto"/>
          <w:sz w:val="21"/>
          <w:szCs w:val="21"/>
        </w:rPr>
        <w:t xml:space="preserve">Opdrachtgever zal waar nodig input leveren op diverse onderdelen van het </w:t>
      </w:r>
      <w:r w:rsidR="00B6674D">
        <w:rPr>
          <w:rFonts w:ascii="Corbel" w:hAnsi="Corbel" w:cstheme="minorBidi"/>
          <w:color w:val="auto"/>
          <w:sz w:val="21"/>
          <w:szCs w:val="21"/>
        </w:rPr>
        <w:t>(deel-)</w:t>
      </w:r>
      <w:r w:rsidRPr="00CF02F6">
        <w:rPr>
          <w:rFonts w:ascii="Corbel" w:hAnsi="Corbel" w:cstheme="minorBidi"/>
          <w:color w:val="auto"/>
          <w:sz w:val="21"/>
          <w:szCs w:val="21"/>
        </w:rPr>
        <w:t>SMP.</w:t>
      </w:r>
    </w:p>
    <w:p w14:paraId="2982458D" w14:textId="1DD619D8" w:rsidR="00515C7F" w:rsidRPr="00CF02F6" w:rsidRDefault="00515C7F" w:rsidP="00E070B5">
      <w:pPr>
        <w:pStyle w:val="Default"/>
        <w:numPr>
          <w:ilvl w:val="0"/>
          <w:numId w:val="14"/>
        </w:numPr>
        <w:spacing w:line="276" w:lineRule="auto"/>
        <w:ind w:left="570"/>
        <w:rPr>
          <w:rFonts w:ascii="Corbel" w:eastAsia="Corbel" w:hAnsi="Corbel"/>
          <w:sz w:val="21"/>
          <w:szCs w:val="21"/>
        </w:rPr>
      </w:pPr>
      <w:r w:rsidRPr="00CF02F6">
        <w:rPr>
          <w:rFonts w:ascii="Corbel" w:hAnsi="Corbel" w:cstheme="minorBidi"/>
          <w:bCs/>
          <w:color w:val="auto"/>
          <w:sz w:val="21"/>
          <w:szCs w:val="21"/>
        </w:rPr>
        <w:t xml:space="preserve">Opdrachtnemer betrekt vanaf start schrijven </w:t>
      </w:r>
      <w:r w:rsidR="00386788">
        <w:rPr>
          <w:rFonts w:ascii="Corbel" w:hAnsi="Corbel" w:cstheme="minorBidi"/>
          <w:bCs/>
          <w:color w:val="auto"/>
          <w:sz w:val="21"/>
          <w:szCs w:val="21"/>
        </w:rPr>
        <w:t xml:space="preserve">van het </w:t>
      </w:r>
      <w:r w:rsidRPr="00CF02F6">
        <w:rPr>
          <w:rFonts w:ascii="Corbel" w:hAnsi="Corbel" w:cstheme="minorBidi"/>
          <w:bCs/>
          <w:color w:val="auto"/>
          <w:sz w:val="21"/>
          <w:szCs w:val="21"/>
        </w:rPr>
        <w:t xml:space="preserve">deel-SMP externe partners, zoals lokale natuurverenigingen (bijvoorbeeld Vogelwerkgroep Amsterdam, Vleermuiswerkgroep Noord-Holland, Muurplantenwerkgroep, </w:t>
      </w:r>
      <w:r w:rsidRPr="4CD06275">
        <w:rPr>
          <w:rFonts w:ascii="Corbel" w:hAnsi="Corbel" w:cstheme="minorBidi"/>
          <w:color w:val="auto"/>
          <w:sz w:val="21"/>
          <w:szCs w:val="21"/>
        </w:rPr>
        <w:t>K</w:t>
      </w:r>
      <w:r w:rsidR="1D69BAF8" w:rsidRPr="4CD06275">
        <w:rPr>
          <w:rFonts w:ascii="Corbel" w:hAnsi="Corbel" w:cstheme="minorBidi"/>
          <w:color w:val="auto"/>
          <w:sz w:val="21"/>
          <w:szCs w:val="21"/>
        </w:rPr>
        <w:t xml:space="preserve">oninklijke </w:t>
      </w:r>
      <w:r w:rsidRPr="4F77DAEB">
        <w:rPr>
          <w:rFonts w:ascii="Corbel" w:hAnsi="Corbel" w:cstheme="minorBidi"/>
          <w:color w:val="auto"/>
          <w:sz w:val="21"/>
          <w:szCs w:val="21"/>
        </w:rPr>
        <w:t>N</w:t>
      </w:r>
      <w:r w:rsidR="254AC127" w:rsidRPr="4F77DAEB">
        <w:rPr>
          <w:rFonts w:ascii="Corbel" w:hAnsi="Corbel" w:cstheme="minorBidi"/>
          <w:color w:val="auto"/>
          <w:sz w:val="21"/>
          <w:szCs w:val="21"/>
        </w:rPr>
        <w:t xml:space="preserve">ederlandse </w:t>
      </w:r>
      <w:r w:rsidRPr="12CCB28A">
        <w:rPr>
          <w:rFonts w:ascii="Corbel" w:hAnsi="Corbel" w:cstheme="minorBidi"/>
          <w:color w:val="auto"/>
          <w:sz w:val="21"/>
          <w:szCs w:val="21"/>
        </w:rPr>
        <w:t>N</w:t>
      </w:r>
      <w:r w:rsidR="305D0CA5" w:rsidRPr="12CCB28A">
        <w:rPr>
          <w:rFonts w:ascii="Corbel" w:hAnsi="Corbel" w:cstheme="minorBidi"/>
          <w:color w:val="auto"/>
          <w:sz w:val="21"/>
          <w:szCs w:val="21"/>
        </w:rPr>
        <w:t xml:space="preserve">atuurhistorische </w:t>
      </w:r>
      <w:r w:rsidRPr="09C1B619">
        <w:rPr>
          <w:rFonts w:ascii="Corbel" w:hAnsi="Corbel" w:cstheme="minorBidi"/>
          <w:color w:val="auto"/>
          <w:sz w:val="21"/>
          <w:szCs w:val="21"/>
        </w:rPr>
        <w:t>V</w:t>
      </w:r>
      <w:r w:rsidR="4260B3BF" w:rsidRPr="09C1B619">
        <w:rPr>
          <w:rFonts w:ascii="Corbel" w:hAnsi="Corbel" w:cstheme="minorBidi"/>
          <w:color w:val="auto"/>
          <w:sz w:val="21"/>
          <w:szCs w:val="21"/>
        </w:rPr>
        <w:t>ereniging,</w:t>
      </w:r>
      <w:r w:rsidRPr="00CF02F6">
        <w:rPr>
          <w:rFonts w:ascii="Corbel" w:hAnsi="Corbel" w:cstheme="minorBidi"/>
          <w:bCs/>
          <w:color w:val="auto"/>
          <w:sz w:val="21"/>
          <w:szCs w:val="21"/>
        </w:rPr>
        <w:t xml:space="preserve"> afdeling Amsterdam) en woningcorporaties, bij het opstellen van het SMP.</w:t>
      </w:r>
      <w:r w:rsidRPr="00CF02F6">
        <w:rPr>
          <w:rFonts w:ascii="Corbel" w:eastAsia="Corbel" w:hAnsi="Corbel"/>
          <w:sz w:val="21"/>
          <w:szCs w:val="21"/>
        </w:rPr>
        <w:t xml:space="preserve"> </w:t>
      </w:r>
    </w:p>
    <w:p w14:paraId="017273A8" w14:textId="7EA74FCA" w:rsidR="0033776B" w:rsidRPr="00CF02F6" w:rsidRDefault="00867841"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De </w:t>
      </w:r>
      <w:r w:rsidR="00E57208">
        <w:rPr>
          <w:rFonts w:ascii="Corbel" w:eastAsia="Corbel" w:hAnsi="Corbel"/>
          <w:sz w:val="21"/>
          <w:szCs w:val="21"/>
        </w:rPr>
        <w:t>O</w:t>
      </w:r>
      <w:r w:rsidRPr="00CF02F6">
        <w:rPr>
          <w:rFonts w:ascii="Corbel" w:eastAsia="Corbel" w:hAnsi="Corbel"/>
          <w:sz w:val="21"/>
          <w:szCs w:val="21"/>
        </w:rPr>
        <w:t xml:space="preserve">pdrachtnemer implementeert en verwerkt gedurende de looptijd van de </w:t>
      </w:r>
      <w:r w:rsidR="00E57208">
        <w:rPr>
          <w:rFonts w:ascii="Corbel" w:eastAsia="Corbel" w:hAnsi="Corbel"/>
          <w:sz w:val="21"/>
          <w:szCs w:val="21"/>
        </w:rPr>
        <w:t>O</w:t>
      </w:r>
      <w:r w:rsidRPr="00CF02F6">
        <w:rPr>
          <w:rFonts w:ascii="Corbel" w:eastAsia="Corbel" w:hAnsi="Corbel"/>
          <w:sz w:val="21"/>
          <w:szCs w:val="21"/>
        </w:rPr>
        <w:t xml:space="preserve">pdracht de nieuwste, vastgestelde en geverifieerde inzichten, wetenschappelijke ontwikkelingen en beleidsregels in het (format) SMP Amsterdam. </w:t>
      </w:r>
    </w:p>
    <w:p w14:paraId="13DE0469" w14:textId="137B394F" w:rsidR="00867841" w:rsidRPr="00CF02F6" w:rsidRDefault="00316A37"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De </w:t>
      </w:r>
      <w:r w:rsidR="00E57208">
        <w:rPr>
          <w:rFonts w:ascii="Corbel" w:eastAsia="Corbel" w:hAnsi="Corbel"/>
          <w:sz w:val="21"/>
          <w:szCs w:val="21"/>
        </w:rPr>
        <w:t>O</w:t>
      </w:r>
      <w:r w:rsidRPr="00CF02F6">
        <w:rPr>
          <w:rFonts w:ascii="Corbel" w:eastAsia="Corbel" w:hAnsi="Corbel"/>
          <w:sz w:val="21"/>
          <w:szCs w:val="21"/>
        </w:rPr>
        <w:t xml:space="preserve">pdrachtnemer is </w:t>
      </w:r>
      <w:r w:rsidR="00BB1B68" w:rsidRPr="00CF02F6">
        <w:rPr>
          <w:rFonts w:ascii="Corbel" w:eastAsia="Corbel" w:hAnsi="Corbel"/>
          <w:sz w:val="21"/>
          <w:szCs w:val="21"/>
        </w:rPr>
        <w:t xml:space="preserve">er </w:t>
      </w:r>
      <w:r w:rsidRPr="00CF02F6">
        <w:rPr>
          <w:rFonts w:ascii="Corbel" w:eastAsia="Corbel" w:hAnsi="Corbel"/>
          <w:sz w:val="21"/>
          <w:szCs w:val="21"/>
        </w:rPr>
        <w:t xml:space="preserve">verantwoordelijk voor </w:t>
      </w:r>
      <w:r w:rsidR="00BB1B68" w:rsidRPr="00CF02F6">
        <w:rPr>
          <w:rFonts w:ascii="Corbel" w:eastAsia="Corbel" w:hAnsi="Corbel"/>
          <w:sz w:val="21"/>
          <w:szCs w:val="21"/>
        </w:rPr>
        <w:t>dat h</w:t>
      </w:r>
      <w:r w:rsidR="0033776B" w:rsidRPr="00CF02F6">
        <w:rPr>
          <w:rFonts w:ascii="Corbel" w:eastAsia="Corbel" w:hAnsi="Corbel"/>
          <w:sz w:val="21"/>
          <w:szCs w:val="21"/>
        </w:rPr>
        <w:t xml:space="preserve">et SMP voldoet aan de </w:t>
      </w:r>
      <w:r w:rsidR="00BB1B68" w:rsidRPr="00CF02F6">
        <w:rPr>
          <w:rFonts w:ascii="Corbel" w:eastAsia="Corbel" w:hAnsi="Corbel"/>
          <w:sz w:val="21"/>
          <w:szCs w:val="21"/>
        </w:rPr>
        <w:t>vigerende</w:t>
      </w:r>
      <w:r w:rsidR="0033776B" w:rsidRPr="00CF02F6">
        <w:rPr>
          <w:rFonts w:ascii="Corbel" w:eastAsia="Corbel" w:hAnsi="Corbel"/>
          <w:sz w:val="21"/>
          <w:szCs w:val="21"/>
        </w:rPr>
        <w:t xml:space="preserve"> nationale</w:t>
      </w:r>
      <w:r w:rsidR="18A4D052" w:rsidRPr="49846A98">
        <w:rPr>
          <w:rFonts w:ascii="Corbel" w:eastAsia="Corbel" w:hAnsi="Corbel"/>
          <w:sz w:val="21"/>
          <w:szCs w:val="21"/>
        </w:rPr>
        <w:t>-</w:t>
      </w:r>
      <w:r w:rsidR="0033776B" w:rsidRPr="00CF02F6">
        <w:rPr>
          <w:rFonts w:ascii="Corbel" w:eastAsia="Corbel" w:hAnsi="Corbel"/>
          <w:sz w:val="21"/>
          <w:szCs w:val="21"/>
        </w:rPr>
        <w:t xml:space="preserve"> en provinciale regelgeving</w:t>
      </w:r>
      <w:r w:rsidR="00BB1B68" w:rsidRPr="00CF02F6">
        <w:rPr>
          <w:rFonts w:ascii="Corbel" w:eastAsia="Corbel" w:hAnsi="Corbel"/>
          <w:sz w:val="21"/>
          <w:szCs w:val="21"/>
        </w:rPr>
        <w:t xml:space="preserve"> omtrent SMP</w:t>
      </w:r>
      <w:r w:rsidR="00FA622A">
        <w:rPr>
          <w:rFonts w:ascii="Corbel" w:eastAsia="Corbel" w:hAnsi="Corbel"/>
          <w:sz w:val="21"/>
          <w:szCs w:val="21"/>
        </w:rPr>
        <w:t>’</w:t>
      </w:r>
      <w:r w:rsidR="00BB1B68" w:rsidRPr="00CF02F6">
        <w:rPr>
          <w:rFonts w:ascii="Corbel" w:eastAsia="Corbel" w:hAnsi="Corbel"/>
          <w:sz w:val="21"/>
          <w:szCs w:val="21"/>
        </w:rPr>
        <w:t>s en aanvragen van vergunningen voor flora</w:t>
      </w:r>
      <w:r w:rsidR="492D8BC0" w:rsidRPr="3496B056">
        <w:rPr>
          <w:rFonts w:ascii="Corbel" w:eastAsia="Corbel" w:hAnsi="Corbel"/>
          <w:sz w:val="21"/>
          <w:szCs w:val="21"/>
        </w:rPr>
        <w:t>-</w:t>
      </w:r>
      <w:r w:rsidR="00BB1B68" w:rsidRPr="00CF02F6">
        <w:rPr>
          <w:rFonts w:ascii="Corbel" w:eastAsia="Corbel" w:hAnsi="Corbel"/>
          <w:sz w:val="21"/>
          <w:szCs w:val="21"/>
        </w:rPr>
        <w:t xml:space="preserve"> en fauna</w:t>
      </w:r>
      <w:r w:rsidR="7CA82C65" w:rsidRPr="3496B056">
        <w:rPr>
          <w:rFonts w:ascii="Corbel" w:eastAsia="Corbel" w:hAnsi="Corbel"/>
          <w:sz w:val="21"/>
          <w:szCs w:val="21"/>
        </w:rPr>
        <w:t>-</w:t>
      </w:r>
      <w:r w:rsidR="00BB1B68" w:rsidRPr="00CF02F6">
        <w:rPr>
          <w:rFonts w:ascii="Corbel" w:eastAsia="Corbel" w:hAnsi="Corbel"/>
          <w:sz w:val="21"/>
          <w:szCs w:val="21"/>
        </w:rPr>
        <w:t>activiteiten</w:t>
      </w:r>
      <w:r w:rsidR="0033776B" w:rsidRPr="00CF02F6">
        <w:rPr>
          <w:rFonts w:ascii="Corbel" w:eastAsia="Corbel" w:hAnsi="Corbel"/>
          <w:sz w:val="21"/>
          <w:szCs w:val="21"/>
        </w:rPr>
        <w:t xml:space="preserve">. </w:t>
      </w:r>
    </w:p>
    <w:p w14:paraId="2F2C2D0E" w14:textId="32997D23" w:rsidR="00247EEE" w:rsidRPr="00CF02F6" w:rsidRDefault="001C274F"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Opdrachtnemer adviseert </w:t>
      </w:r>
      <w:r w:rsidR="00F85A5D" w:rsidRPr="00CF02F6">
        <w:rPr>
          <w:rFonts w:ascii="Corbel" w:eastAsia="Corbel" w:hAnsi="Corbel"/>
          <w:sz w:val="21"/>
          <w:szCs w:val="21"/>
        </w:rPr>
        <w:t>O</w:t>
      </w:r>
      <w:r w:rsidRPr="00CF02F6">
        <w:rPr>
          <w:rFonts w:ascii="Corbel" w:eastAsia="Corbel" w:hAnsi="Corbel"/>
          <w:sz w:val="21"/>
          <w:szCs w:val="21"/>
        </w:rPr>
        <w:t>pdrachtgever</w:t>
      </w:r>
      <w:r w:rsidR="00DC4945" w:rsidRPr="00CF02F6">
        <w:rPr>
          <w:rFonts w:ascii="Corbel" w:eastAsia="Corbel" w:hAnsi="Corbel"/>
          <w:sz w:val="21"/>
          <w:szCs w:val="21"/>
        </w:rPr>
        <w:t xml:space="preserve"> minimaal 1x per half jaar </w:t>
      </w:r>
      <w:r w:rsidR="00A02E52" w:rsidRPr="00CF02F6">
        <w:rPr>
          <w:rFonts w:ascii="Corbel" w:eastAsia="Corbel" w:hAnsi="Corbel"/>
          <w:sz w:val="21"/>
          <w:szCs w:val="21"/>
        </w:rPr>
        <w:t>g</w:t>
      </w:r>
      <w:r w:rsidRPr="00CF02F6">
        <w:rPr>
          <w:rFonts w:ascii="Corbel" w:eastAsia="Corbel" w:hAnsi="Corbel"/>
          <w:sz w:val="21"/>
          <w:szCs w:val="21"/>
        </w:rPr>
        <w:t xml:space="preserve">edurende de looptijd van de </w:t>
      </w:r>
      <w:r w:rsidR="0077700F">
        <w:rPr>
          <w:rFonts w:ascii="Corbel" w:eastAsia="Corbel" w:hAnsi="Corbel"/>
          <w:sz w:val="21"/>
          <w:szCs w:val="21"/>
        </w:rPr>
        <w:t>O</w:t>
      </w:r>
      <w:r w:rsidRPr="00CF02F6">
        <w:rPr>
          <w:rFonts w:ascii="Corbel" w:eastAsia="Corbel" w:hAnsi="Corbel"/>
          <w:sz w:val="21"/>
          <w:szCs w:val="21"/>
        </w:rPr>
        <w:t xml:space="preserve">vereenkomst over </w:t>
      </w:r>
      <w:r w:rsidR="0041582D">
        <w:rPr>
          <w:rFonts w:ascii="Corbel" w:eastAsia="Corbel" w:hAnsi="Corbel"/>
          <w:sz w:val="21"/>
          <w:szCs w:val="21"/>
        </w:rPr>
        <w:t>i</w:t>
      </w:r>
      <w:r w:rsidR="008E7EE8" w:rsidRPr="00CF02F6">
        <w:rPr>
          <w:rFonts w:ascii="Corbel" w:eastAsia="Corbel" w:hAnsi="Corbel"/>
          <w:sz w:val="21"/>
          <w:szCs w:val="21"/>
        </w:rPr>
        <w:t>nnovatie</w:t>
      </w:r>
      <w:r w:rsidR="0041582D">
        <w:rPr>
          <w:rFonts w:ascii="Corbel" w:eastAsia="Corbel" w:hAnsi="Corbel"/>
          <w:sz w:val="21"/>
          <w:szCs w:val="21"/>
        </w:rPr>
        <w:t>s</w:t>
      </w:r>
      <w:r w:rsidR="008E7EE8" w:rsidRPr="00CF02F6">
        <w:rPr>
          <w:rFonts w:ascii="Corbel" w:eastAsia="Corbel" w:hAnsi="Corbel"/>
          <w:sz w:val="21"/>
          <w:szCs w:val="21"/>
        </w:rPr>
        <w:t xml:space="preserve"> en </w:t>
      </w:r>
      <w:r w:rsidRPr="00CF02F6">
        <w:rPr>
          <w:rFonts w:ascii="Corbel" w:eastAsia="Corbel" w:hAnsi="Corbel"/>
          <w:sz w:val="21"/>
          <w:szCs w:val="21"/>
        </w:rPr>
        <w:t xml:space="preserve">ontwikkelingen relevant voor </w:t>
      </w:r>
      <w:r w:rsidR="008E7EE8" w:rsidRPr="00CF02F6">
        <w:rPr>
          <w:rFonts w:ascii="Corbel" w:eastAsia="Corbel" w:hAnsi="Corbel"/>
          <w:sz w:val="21"/>
          <w:szCs w:val="21"/>
        </w:rPr>
        <w:t xml:space="preserve">het realiseren van </w:t>
      </w:r>
      <w:r w:rsidRPr="00CF02F6">
        <w:rPr>
          <w:rFonts w:ascii="Corbel" w:eastAsia="Corbel" w:hAnsi="Corbel"/>
          <w:sz w:val="21"/>
          <w:szCs w:val="21"/>
        </w:rPr>
        <w:t>een SMP</w:t>
      </w:r>
      <w:r w:rsidR="00AC50CB" w:rsidRPr="00CF02F6">
        <w:rPr>
          <w:rFonts w:ascii="Corbel" w:eastAsia="Corbel" w:hAnsi="Corbel"/>
          <w:sz w:val="21"/>
          <w:szCs w:val="21"/>
        </w:rPr>
        <w:t xml:space="preserve"> en bespreekt dit tijdens het</w:t>
      </w:r>
      <w:r w:rsidR="001F55D2">
        <w:rPr>
          <w:rFonts w:ascii="Corbel" w:eastAsia="Corbel" w:hAnsi="Corbel"/>
          <w:sz w:val="21"/>
          <w:szCs w:val="21"/>
        </w:rPr>
        <w:t xml:space="preserve"> strategisch</w:t>
      </w:r>
      <w:r w:rsidR="00AC50CB" w:rsidRPr="00CF02F6">
        <w:rPr>
          <w:rFonts w:ascii="Corbel" w:eastAsia="Corbel" w:hAnsi="Corbel"/>
          <w:sz w:val="21"/>
          <w:szCs w:val="21"/>
        </w:rPr>
        <w:t xml:space="preserve"> overleg.</w:t>
      </w:r>
      <w:r w:rsidRPr="00CF02F6">
        <w:rPr>
          <w:rFonts w:ascii="Corbel" w:eastAsia="Corbel" w:hAnsi="Corbel"/>
          <w:sz w:val="21"/>
          <w:szCs w:val="21"/>
        </w:rPr>
        <w:t xml:space="preserve"> </w:t>
      </w:r>
    </w:p>
    <w:p w14:paraId="1DA96BED" w14:textId="788630C5" w:rsidR="00F81B37" w:rsidRDefault="00E479CE"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Opdrachtgever accordeert SMP voordat </w:t>
      </w:r>
      <w:r w:rsidR="017665E7" w:rsidRPr="1C942BCE">
        <w:rPr>
          <w:rFonts w:ascii="Corbel" w:eastAsia="Corbel" w:hAnsi="Corbel"/>
          <w:sz w:val="21"/>
          <w:szCs w:val="21"/>
        </w:rPr>
        <w:t>omgevings</w:t>
      </w:r>
      <w:r w:rsidRPr="1C942BCE">
        <w:rPr>
          <w:rFonts w:ascii="Corbel" w:eastAsia="Corbel" w:hAnsi="Corbel"/>
          <w:sz w:val="21"/>
          <w:szCs w:val="21"/>
        </w:rPr>
        <w:t xml:space="preserve">vergunning </w:t>
      </w:r>
      <w:r w:rsidR="4602804F" w:rsidRPr="1C942BCE">
        <w:rPr>
          <w:rFonts w:ascii="Corbel" w:eastAsia="Corbel" w:hAnsi="Corbel"/>
          <w:sz w:val="21"/>
          <w:szCs w:val="21"/>
        </w:rPr>
        <w:t>voor een flora- en</w:t>
      </w:r>
      <w:r w:rsidRPr="00CF02F6">
        <w:rPr>
          <w:rFonts w:ascii="Corbel" w:eastAsia="Corbel" w:hAnsi="Corbel"/>
          <w:sz w:val="21"/>
          <w:szCs w:val="21"/>
        </w:rPr>
        <w:t xml:space="preserve"> </w:t>
      </w:r>
      <w:r w:rsidR="4602804F" w:rsidRPr="4409AAB3">
        <w:rPr>
          <w:rFonts w:ascii="Corbel" w:eastAsia="Corbel" w:hAnsi="Corbel"/>
          <w:sz w:val="21"/>
          <w:szCs w:val="21"/>
        </w:rPr>
        <w:t>fauna-</w:t>
      </w:r>
      <w:r w:rsidR="4602804F" w:rsidRPr="7D7EABA5">
        <w:rPr>
          <w:rFonts w:ascii="Corbel" w:eastAsia="Corbel" w:hAnsi="Corbel"/>
          <w:sz w:val="21"/>
          <w:szCs w:val="21"/>
        </w:rPr>
        <w:t>activiteit</w:t>
      </w:r>
      <w:r w:rsidRPr="00CF02F6">
        <w:rPr>
          <w:rFonts w:ascii="Corbel" w:eastAsia="Corbel" w:hAnsi="Corbel"/>
          <w:sz w:val="21"/>
          <w:szCs w:val="21"/>
        </w:rPr>
        <w:t xml:space="preserve"> wordt aangevraagd</w:t>
      </w:r>
      <w:r w:rsidR="3131B1B8" w:rsidRPr="7D7EABA5">
        <w:rPr>
          <w:rFonts w:ascii="Corbel" w:eastAsia="Corbel" w:hAnsi="Corbel"/>
          <w:sz w:val="21"/>
          <w:szCs w:val="21"/>
        </w:rPr>
        <w:t>.</w:t>
      </w:r>
    </w:p>
    <w:p w14:paraId="73A0E6B7" w14:textId="0E2357FE" w:rsidR="006251DE" w:rsidRPr="00CF02F6" w:rsidRDefault="00F81B37" w:rsidP="00E070B5">
      <w:pPr>
        <w:pStyle w:val="Default"/>
        <w:numPr>
          <w:ilvl w:val="0"/>
          <w:numId w:val="14"/>
        </w:numPr>
        <w:spacing w:line="276" w:lineRule="auto"/>
        <w:ind w:left="570"/>
        <w:rPr>
          <w:rFonts w:ascii="Corbel" w:eastAsia="Corbel" w:hAnsi="Corbel"/>
          <w:sz w:val="21"/>
          <w:szCs w:val="21"/>
        </w:rPr>
      </w:pPr>
      <w:r>
        <w:rPr>
          <w:rFonts w:ascii="Corbel" w:eastAsia="Corbel" w:hAnsi="Corbel"/>
          <w:sz w:val="21"/>
          <w:szCs w:val="21"/>
        </w:rPr>
        <w:t>Opdracht</w:t>
      </w:r>
      <w:r w:rsidR="00321044">
        <w:rPr>
          <w:rFonts w:ascii="Corbel" w:eastAsia="Corbel" w:hAnsi="Corbel"/>
          <w:sz w:val="21"/>
          <w:szCs w:val="21"/>
        </w:rPr>
        <w:t>geve</w:t>
      </w:r>
      <w:r w:rsidR="00AB01C4">
        <w:rPr>
          <w:rFonts w:ascii="Corbel" w:eastAsia="Corbel" w:hAnsi="Corbel"/>
          <w:sz w:val="21"/>
          <w:szCs w:val="21"/>
        </w:rPr>
        <w:t>r</w:t>
      </w:r>
      <w:r w:rsidR="00321044">
        <w:rPr>
          <w:rFonts w:ascii="Corbel" w:eastAsia="Corbel" w:hAnsi="Corbel"/>
          <w:sz w:val="21"/>
          <w:szCs w:val="21"/>
        </w:rPr>
        <w:t xml:space="preserve"> krijgt</w:t>
      </w:r>
      <w:r w:rsidR="0012301C">
        <w:rPr>
          <w:rFonts w:ascii="Corbel" w:eastAsia="Corbel" w:hAnsi="Corbel"/>
          <w:sz w:val="21"/>
          <w:szCs w:val="21"/>
        </w:rPr>
        <w:t xml:space="preserve"> </w:t>
      </w:r>
      <w:r w:rsidR="00AB01C4">
        <w:rPr>
          <w:rFonts w:ascii="Corbel" w:eastAsia="Corbel" w:hAnsi="Corbel"/>
          <w:sz w:val="21"/>
          <w:szCs w:val="21"/>
        </w:rPr>
        <w:t>minimaal 5</w:t>
      </w:r>
      <w:r w:rsidR="00123211">
        <w:rPr>
          <w:rFonts w:ascii="Corbel" w:eastAsia="Corbel" w:hAnsi="Corbel"/>
          <w:sz w:val="21"/>
          <w:szCs w:val="21"/>
        </w:rPr>
        <w:t xml:space="preserve">, maximaal 10 </w:t>
      </w:r>
      <w:r w:rsidR="00AB01C4">
        <w:rPr>
          <w:rFonts w:ascii="Corbel" w:eastAsia="Corbel" w:hAnsi="Corbel"/>
          <w:sz w:val="21"/>
          <w:szCs w:val="21"/>
        </w:rPr>
        <w:t xml:space="preserve">werkdagen </w:t>
      </w:r>
      <w:r w:rsidR="00123211">
        <w:rPr>
          <w:rFonts w:ascii="Corbel" w:eastAsia="Corbel" w:hAnsi="Corbel"/>
          <w:sz w:val="21"/>
          <w:szCs w:val="21"/>
        </w:rPr>
        <w:t xml:space="preserve">om </w:t>
      </w:r>
      <w:r w:rsidR="006A0D55">
        <w:rPr>
          <w:rFonts w:ascii="Corbel" w:eastAsia="Corbel" w:hAnsi="Corbel"/>
          <w:sz w:val="21"/>
          <w:szCs w:val="21"/>
        </w:rPr>
        <w:t>concept stukken te accorderen</w:t>
      </w:r>
      <w:r w:rsidR="00605D47">
        <w:rPr>
          <w:rFonts w:ascii="Corbel" w:eastAsia="Corbel" w:hAnsi="Corbel"/>
          <w:sz w:val="21"/>
          <w:szCs w:val="21"/>
        </w:rPr>
        <w:t xml:space="preserve">. </w:t>
      </w:r>
    </w:p>
    <w:p w14:paraId="77435BB6" w14:textId="4C361987" w:rsidR="00247EEE" w:rsidRPr="00CF02F6" w:rsidRDefault="00247EEE" w:rsidP="00E070B5">
      <w:pPr>
        <w:pStyle w:val="Default"/>
        <w:numPr>
          <w:ilvl w:val="0"/>
          <w:numId w:val="14"/>
        </w:numPr>
        <w:spacing w:line="276" w:lineRule="auto"/>
        <w:ind w:left="570"/>
        <w:rPr>
          <w:rFonts w:ascii="Corbel" w:eastAsia="Corbel" w:hAnsi="Corbel"/>
          <w:sz w:val="21"/>
          <w:szCs w:val="21"/>
        </w:rPr>
      </w:pPr>
      <w:r w:rsidRPr="00CF02F6">
        <w:rPr>
          <w:rFonts w:ascii="Corbel" w:eastAsia="Corbel" w:hAnsi="Corbel"/>
          <w:sz w:val="21"/>
          <w:szCs w:val="21"/>
        </w:rPr>
        <w:t xml:space="preserve">Opdrachtnemer blijft na indienen van de vergunningaanvraag tot aan vergunningverlening beschikbaar voor het beantwoorden van vragen en overleg met OD NHN. Houdt rekening met minimaal 2 rondes vragen per </w:t>
      </w:r>
      <w:r w:rsidR="00E9736D">
        <w:rPr>
          <w:rFonts w:ascii="Corbel" w:eastAsia="Corbel" w:hAnsi="Corbel"/>
          <w:sz w:val="21"/>
          <w:szCs w:val="21"/>
        </w:rPr>
        <w:t>deel-SMP</w:t>
      </w:r>
      <w:r w:rsidRPr="00CF02F6">
        <w:rPr>
          <w:rFonts w:ascii="Corbel" w:eastAsia="Corbel" w:hAnsi="Corbel"/>
          <w:sz w:val="21"/>
          <w:szCs w:val="21"/>
        </w:rPr>
        <w:t xml:space="preserve">. </w:t>
      </w:r>
      <w:r w:rsidR="007A3688" w:rsidRPr="00CF02F6">
        <w:rPr>
          <w:rFonts w:ascii="Corbel" w:hAnsi="Corbel" w:cstheme="minorBidi"/>
          <w:bCs/>
          <w:color w:val="auto"/>
          <w:sz w:val="21"/>
          <w:szCs w:val="21"/>
        </w:rPr>
        <w:t>Na gunning zal in gezamenlijkheid frequentie en inrichting van deze overleggen worden bepaald in de SLA</w:t>
      </w:r>
      <w:r w:rsidR="006D333B" w:rsidRPr="00CF02F6">
        <w:rPr>
          <w:rFonts w:ascii="Corbel" w:eastAsia="Corbel" w:hAnsi="Corbel"/>
          <w:sz w:val="21"/>
          <w:szCs w:val="21"/>
        </w:rPr>
        <w:t>.</w:t>
      </w:r>
    </w:p>
    <w:p w14:paraId="670E91DE" w14:textId="39EAC232" w:rsidR="00FD2A01" w:rsidRDefault="00943A21" w:rsidP="00E070B5">
      <w:pPr>
        <w:pStyle w:val="Default"/>
        <w:numPr>
          <w:ilvl w:val="0"/>
          <w:numId w:val="14"/>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Opdrachtnemer</w:t>
      </w:r>
      <w:r w:rsidR="00C13DB1" w:rsidRPr="00CF02F6">
        <w:rPr>
          <w:rFonts w:ascii="Corbel" w:eastAsia="Corbel" w:hAnsi="Corbel"/>
          <w:sz w:val="21"/>
          <w:szCs w:val="21"/>
        </w:rPr>
        <w:t xml:space="preserve"> denkt mee en adviseert </w:t>
      </w:r>
      <w:r w:rsidR="00F85A5D" w:rsidRPr="00CF02F6">
        <w:rPr>
          <w:rFonts w:ascii="Corbel" w:eastAsia="Corbel" w:hAnsi="Corbel"/>
          <w:sz w:val="21"/>
          <w:szCs w:val="21"/>
        </w:rPr>
        <w:t>O</w:t>
      </w:r>
      <w:r w:rsidR="00C13DB1" w:rsidRPr="00CF02F6">
        <w:rPr>
          <w:rFonts w:ascii="Corbel" w:eastAsia="Corbel" w:hAnsi="Corbel"/>
          <w:sz w:val="21"/>
          <w:szCs w:val="21"/>
        </w:rPr>
        <w:t>pdrachtgever bij het opstellen en uitvoeren van het implementatieplan voor het SMP</w:t>
      </w:r>
      <w:r w:rsidR="00D54ECB" w:rsidRPr="00CF02F6">
        <w:rPr>
          <w:rFonts w:ascii="Corbel" w:eastAsia="Corbel" w:hAnsi="Corbel"/>
          <w:sz w:val="21"/>
          <w:szCs w:val="21"/>
        </w:rPr>
        <w:t xml:space="preserve"> waar Opdrachtgever parallel aan het</w:t>
      </w:r>
      <w:r w:rsidR="005810A0" w:rsidRPr="00CF02F6">
        <w:rPr>
          <w:rFonts w:ascii="Corbel" w:eastAsia="Corbel" w:hAnsi="Corbel"/>
          <w:sz w:val="21"/>
          <w:szCs w:val="21"/>
        </w:rPr>
        <w:t xml:space="preserve"> opstellen van de </w:t>
      </w:r>
      <w:r w:rsidR="005810A0" w:rsidRPr="003C0C7E">
        <w:rPr>
          <w:rFonts w:ascii="Corbel" w:hAnsi="Corbel" w:cstheme="minorBidi"/>
          <w:bCs/>
          <w:color w:val="auto"/>
          <w:sz w:val="21"/>
          <w:szCs w:val="21"/>
        </w:rPr>
        <w:t>deel</w:t>
      </w:r>
      <w:r w:rsidR="002A2CAB">
        <w:rPr>
          <w:rFonts w:ascii="Corbel" w:hAnsi="Corbel" w:cstheme="minorBidi"/>
          <w:bCs/>
          <w:color w:val="auto"/>
          <w:sz w:val="21"/>
          <w:szCs w:val="21"/>
        </w:rPr>
        <w:t>-</w:t>
      </w:r>
      <w:r w:rsidR="00201900" w:rsidRPr="003C0C7E">
        <w:rPr>
          <w:rFonts w:ascii="Corbel" w:hAnsi="Corbel" w:cstheme="minorBidi"/>
          <w:bCs/>
          <w:color w:val="auto"/>
          <w:sz w:val="21"/>
          <w:szCs w:val="21"/>
        </w:rPr>
        <w:t>SMP</w:t>
      </w:r>
      <w:r w:rsidR="002A2CAB">
        <w:rPr>
          <w:rFonts w:ascii="Corbel" w:hAnsi="Corbel" w:cstheme="minorBidi"/>
          <w:bCs/>
          <w:color w:val="auto"/>
          <w:sz w:val="21"/>
          <w:szCs w:val="21"/>
        </w:rPr>
        <w:t>’</w:t>
      </w:r>
      <w:r w:rsidR="00201900" w:rsidRPr="003C0C7E">
        <w:rPr>
          <w:rFonts w:ascii="Corbel" w:hAnsi="Corbel" w:cstheme="minorBidi"/>
          <w:bCs/>
          <w:color w:val="auto"/>
          <w:sz w:val="21"/>
          <w:szCs w:val="21"/>
        </w:rPr>
        <w:t>s</w:t>
      </w:r>
      <w:r w:rsidR="005810A0" w:rsidRPr="003C0C7E">
        <w:rPr>
          <w:rFonts w:ascii="Corbel" w:hAnsi="Corbel" w:cstheme="minorBidi"/>
          <w:bCs/>
          <w:color w:val="auto"/>
          <w:sz w:val="21"/>
          <w:szCs w:val="21"/>
        </w:rPr>
        <w:t xml:space="preserve"> aan werkt</w:t>
      </w:r>
      <w:r w:rsidR="00C13DB1" w:rsidRPr="003C0C7E">
        <w:rPr>
          <w:rFonts w:ascii="Corbel" w:hAnsi="Corbel" w:cstheme="minorBidi"/>
          <w:bCs/>
          <w:color w:val="auto"/>
          <w:sz w:val="21"/>
          <w:szCs w:val="21"/>
        </w:rPr>
        <w:t xml:space="preserve">. </w:t>
      </w:r>
    </w:p>
    <w:p w14:paraId="3C68709A" w14:textId="12148D03" w:rsidR="003C0C7E" w:rsidRPr="003C0C7E" w:rsidRDefault="003C0C7E" w:rsidP="00E070B5">
      <w:pPr>
        <w:pStyle w:val="Default"/>
        <w:numPr>
          <w:ilvl w:val="0"/>
          <w:numId w:val="14"/>
        </w:numPr>
        <w:spacing w:line="276" w:lineRule="auto"/>
        <w:ind w:left="570"/>
        <w:rPr>
          <w:rFonts w:ascii="Corbel" w:hAnsi="Corbel" w:cstheme="minorBidi"/>
          <w:bCs/>
          <w:color w:val="auto"/>
          <w:sz w:val="21"/>
          <w:szCs w:val="21"/>
        </w:rPr>
      </w:pPr>
      <w:r w:rsidRPr="003C0C7E">
        <w:rPr>
          <w:rFonts w:ascii="Corbel" w:hAnsi="Corbel" w:cstheme="minorBidi"/>
          <w:bCs/>
          <w:color w:val="auto"/>
          <w:sz w:val="21"/>
          <w:szCs w:val="21"/>
        </w:rPr>
        <w:t xml:space="preserve">Opdrachtnemer denkt mee met een GIS applicatie die </w:t>
      </w:r>
      <w:r w:rsidR="00314885">
        <w:rPr>
          <w:rFonts w:ascii="Corbel" w:hAnsi="Corbel" w:cstheme="minorBidi"/>
          <w:bCs/>
          <w:color w:val="auto"/>
          <w:sz w:val="21"/>
          <w:szCs w:val="21"/>
        </w:rPr>
        <w:t xml:space="preserve">van toepassing is bij de gebruiksfase van het </w:t>
      </w:r>
      <w:r w:rsidRPr="003C0C7E">
        <w:rPr>
          <w:rFonts w:ascii="Corbel" w:hAnsi="Corbel" w:cstheme="minorBidi"/>
          <w:bCs/>
          <w:color w:val="auto"/>
          <w:sz w:val="21"/>
          <w:szCs w:val="21"/>
        </w:rPr>
        <w:t>SMP</w:t>
      </w:r>
      <w:r w:rsidR="00314885">
        <w:rPr>
          <w:rFonts w:ascii="Corbel" w:hAnsi="Corbel" w:cstheme="minorBidi"/>
          <w:bCs/>
          <w:color w:val="auto"/>
          <w:sz w:val="21"/>
          <w:szCs w:val="21"/>
        </w:rPr>
        <w:t xml:space="preserve"> en die aansluit bij de Amsterdamse processen. </w:t>
      </w:r>
    </w:p>
    <w:bookmarkEnd w:id="6"/>
    <w:p w14:paraId="3A5C35A7" w14:textId="3378AB42" w:rsidR="00914AFF" w:rsidRPr="00CF02F6" w:rsidRDefault="00914AFF" w:rsidP="00E070B5">
      <w:pPr>
        <w:pStyle w:val="Default"/>
        <w:numPr>
          <w:ilvl w:val="0"/>
          <w:numId w:val="14"/>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 xml:space="preserve">Opdrachtnemer laat alle op te stellen (deel)producten ten behoeve van SMP (van Plan van Aanpak tot (deel-)SMP) toetsen door een 2e lezer. Dit is een senior ecologisch deskundige met aantoonbaar toegepaste ervaring in het relevante werkveld en het totale soortenspectrum van deze </w:t>
      </w:r>
      <w:r w:rsidR="00E57208">
        <w:rPr>
          <w:rFonts w:ascii="Corbel" w:hAnsi="Corbel" w:cstheme="minorBidi"/>
          <w:bCs/>
          <w:color w:val="auto"/>
          <w:sz w:val="21"/>
          <w:szCs w:val="21"/>
        </w:rPr>
        <w:t>O</w:t>
      </w:r>
      <w:r w:rsidRPr="00CF02F6">
        <w:rPr>
          <w:rFonts w:ascii="Corbel" w:hAnsi="Corbel" w:cstheme="minorBidi"/>
          <w:bCs/>
          <w:color w:val="auto"/>
          <w:sz w:val="21"/>
          <w:szCs w:val="21"/>
        </w:rPr>
        <w:t xml:space="preserve">pdracht. Deze kwaliteitsborging ontzorgt de </w:t>
      </w:r>
      <w:r w:rsidR="00E57208">
        <w:rPr>
          <w:rFonts w:ascii="Corbel" w:hAnsi="Corbel" w:cstheme="minorBidi"/>
          <w:bCs/>
          <w:color w:val="auto"/>
          <w:sz w:val="21"/>
          <w:szCs w:val="21"/>
        </w:rPr>
        <w:t>O</w:t>
      </w:r>
      <w:r w:rsidRPr="00CF02F6">
        <w:rPr>
          <w:rFonts w:ascii="Corbel" w:hAnsi="Corbel" w:cstheme="minorBidi"/>
          <w:bCs/>
          <w:color w:val="auto"/>
          <w:sz w:val="21"/>
          <w:szCs w:val="21"/>
        </w:rPr>
        <w:t>pdrachtgever en borgt een goede samenwerking tussen Opdrachtnemer en Opdrachtgever</w:t>
      </w:r>
    </w:p>
    <w:p w14:paraId="2C85E350" w14:textId="18C21CC7" w:rsidR="0084330D" w:rsidRPr="00CF02F6" w:rsidRDefault="00F11B84" w:rsidP="00CF02F6">
      <w:pPr>
        <w:pStyle w:val="Kop3"/>
        <w:spacing w:line="276" w:lineRule="auto"/>
      </w:pPr>
      <w:bookmarkStart w:id="13" w:name="_Toc178337672"/>
      <w:r w:rsidRPr="00CF02F6">
        <w:lastRenderedPageBreak/>
        <w:t xml:space="preserve">Eisen ten aanzien van personeel van de </w:t>
      </w:r>
      <w:r w:rsidR="00943A21" w:rsidRPr="00CF02F6">
        <w:t>Opdrachtnemer</w:t>
      </w:r>
      <w:bookmarkEnd w:id="13"/>
    </w:p>
    <w:p w14:paraId="7C7776D8" w14:textId="039DC659" w:rsidR="007E0D52" w:rsidRPr="00CF02F6" w:rsidRDefault="00943A21"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Opdrachtnemer</w:t>
      </w:r>
      <w:r w:rsidR="00872ADA" w:rsidRPr="00CF02F6">
        <w:rPr>
          <w:rFonts w:ascii="Corbel" w:hAnsi="Corbel" w:cstheme="minorBidi"/>
          <w:bCs/>
          <w:color w:val="auto"/>
          <w:sz w:val="21"/>
          <w:szCs w:val="21"/>
        </w:rPr>
        <w:t xml:space="preserve"> dient minimaal </w:t>
      </w:r>
      <w:r w:rsidR="007302ED" w:rsidRPr="00CF02F6">
        <w:rPr>
          <w:rFonts w:ascii="Corbel" w:hAnsi="Corbel" w:cstheme="minorBidi"/>
          <w:bCs/>
          <w:color w:val="auto"/>
          <w:sz w:val="21"/>
          <w:szCs w:val="21"/>
        </w:rPr>
        <w:t>twee werknemers</w:t>
      </w:r>
      <w:r w:rsidR="00872ADA" w:rsidRPr="00CF02F6">
        <w:rPr>
          <w:rFonts w:ascii="Corbel" w:hAnsi="Corbel" w:cstheme="minorBidi"/>
          <w:bCs/>
          <w:color w:val="auto"/>
          <w:sz w:val="21"/>
          <w:szCs w:val="21"/>
        </w:rPr>
        <w:t xml:space="preserve"> in het projectteam te hebben die zich kwalifice</w:t>
      </w:r>
      <w:r w:rsidR="007302ED" w:rsidRPr="00CF02F6">
        <w:rPr>
          <w:rFonts w:ascii="Corbel" w:hAnsi="Corbel" w:cstheme="minorBidi"/>
          <w:bCs/>
          <w:color w:val="auto"/>
          <w:sz w:val="21"/>
          <w:szCs w:val="21"/>
        </w:rPr>
        <w:t>ren</w:t>
      </w:r>
      <w:r w:rsidR="00872ADA" w:rsidRPr="00CF02F6">
        <w:rPr>
          <w:rFonts w:ascii="Corbel" w:hAnsi="Corbel" w:cstheme="minorBidi"/>
          <w:bCs/>
          <w:color w:val="auto"/>
          <w:sz w:val="21"/>
          <w:szCs w:val="21"/>
        </w:rPr>
        <w:t xml:space="preserve"> als soortexpert van de specifieke soortgroepen van gebouwgebonden plant- en diersoorten (soortgroepen gebundeld of afzonderlijk belegd bij verschillende werknemers). Deze eis is t.b.v. regievoering en kwaliteitscontrole op het veldwerk door derden;</w:t>
      </w:r>
    </w:p>
    <w:p w14:paraId="1CAEF60A" w14:textId="08A0B180" w:rsidR="007E0D52" w:rsidRPr="00CF02F6" w:rsidRDefault="00943A21" w:rsidP="00E070B5">
      <w:pPr>
        <w:pStyle w:val="Default"/>
        <w:numPr>
          <w:ilvl w:val="0"/>
          <w:numId w:val="6"/>
        </w:numPr>
        <w:spacing w:line="276" w:lineRule="auto"/>
        <w:ind w:left="570"/>
        <w:rPr>
          <w:rFonts w:ascii="Corbel" w:hAnsi="Corbel" w:cstheme="minorBidi"/>
          <w:color w:val="auto"/>
          <w:sz w:val="21"/>
          <w:szCs w:val="21"/>
        </w:rPr>
      </w:pPr>
      <w:r w:rsidRPr="00CF02F6">
        <w:rPr>
          <w:rFonts w:ascii="Corbel" w:hAnsi="Corbel" w:cstheme="minorBidi"/>
          <w:bCs/>
          <w:sz w:val="21"/>
          <w:szCs w:val="21"/>
        </w:rPr>
        <w:t>Opdrachtnemer</w:t>
      </w:r>
      <w:r w:rsidR="00872ADA" w:rsidRPr="00CF02F6">
        <w:rPr>
          <w:rFonts w:ascii="Corbel" w:hAnsi="Corbel" w:cstheme="minorBidi"/>
          <w:bCs/>
          <w:sz w:val="21"/>
          <w:szCs w:val="21"/>
        </w:rPr>
        <w:t xml:space="preserve"> dient minimaal één werknemer in het projectteam te hebben die zich kwalificeert als ecologisch deskundige (conform definitie RVO), met als specialisatie </w:t>
      </w:r>
      <w:r w:rsidR="00F06CFD" w:rsidRPr="00CF02F6">
        <w:rPr>
          <w:rFonts w:ascii="Corbel" w:hAnsi="Corbel" w:cstheme="minorBidi"/>
          <w:bCs/>
          <w:sz w:val="21"/>
          <w:szCs w:val="21"/>
        </w:rPr>
        <w:t>gebouwgebonden</w:t>
      </w:r>
      <w:r w:rsidR="00872ADA" w:rsidRPr="00CF02F6">
        <w:rPr>
          <w:rFonts w:ascii="Corbel" w:hAnsi="Corbel" w:cstheme="minorBidi"/>
          <w:bCs/>
          <w:sz w:val="21"/>
          <w:szCs w:val="21"/>
        </w:rPr>
        <w:t xml:space="preserve"> soorten en minimaal twee jaar ervaring heeft met SMP</w:t>
      </w:r>
      <w:r w:rsidR="00BF49B0" w:rsidRPr="00CF02F6">
        <w:rPr>
          <w:rFonts w:ascii="Corbel" w:hAnsi="Corbel" w:cstheme="minorBidi"/>
          <w:bCs/>
          <w:sz w:val="21"/>
          <w:szCs w:val="21"/>
        </w:rPr>
        <w:t>’s</w:t>
      </w:r>
      <w:r w:rsidR="00872ADA" w:rsidRPr="00CF02F6">
        <w:rPr>
          <w:rFonts w:ascii="Corbel" w:hAnsi="Corbel" w:cstheme="minorBidi"/>
          <w:bCs/>
          <w:sz w:val="21"/>
          <w:szCs w:val="21"/>
        </w:rPr>
        <w:t xml:space="preserve"> </w:t>
      </w:r>
      <w:r w:rsidR="00BF49B0" w:rsidRPr="00CF02F6">
        <w:rPr>
          <w:rFonts w:ascii="Corbel" w:hAnsi="Corbel" w:cstheme="minorBidi"/>
          <w:bCs/>
          <w:sz w:val="21"/>
          <w:szCs w:val="21"/>
        </w:rPr>
        <w:t>met een stedelijk karakter</w:t>
      </w:r>
      <w:r w:rsidR="00872ADA" w:rsidRPr="00CF02F6">
        <w:rPr>
          <w:rFonts w:ascii="Corbel" w:hAnsi="Corbel" w:cstheme="minorBidi"/>
          <w:bCs/>
          <w:sz w:val="21"/>
          <w:szCs w:val="21"/>
        </w:rPr>
        <w:t>. Deze eis is t.b.v. regievoering en opstellen SMP</w:t>
      </w:r>
      <w:r w:rsidR="00507537">
        <w:rPr>
          <w:rFonts w:ascii="Corbel" w:hAnsi="Corbel" w:cstheme="minorBidi"/>
          <w:bCs/>
          <w:sz w:val="21"/>
          <w:szCs w:val="21"/>
        </w:rPr>
        <w:t xml:space="preserve">. </w:t>
      </w:r>
    </w:p>
    <w:p w14:paraId="58B76839" w14:textId="03396E33" w:rsidR="00B96F2E" w:rsidRPr="00CF02F6" w:rsidRDefault="00C90CDF"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 xml:space="preserve">Opdrachtnemer dient minimaal één </w:t>
      </w:r>
      <w:r w:rsidR="00FD11EC" w:rsidRPr="00CF02F6">
        <w:rPr>
          <w:rFonts w:ascii="Corbel" w:hAnsi="Corbel" w:cstheme="minorBidi"/>
          <w:bCs/>
          <w:color w:val="auto"/>
          <w:sz w:val="21"/>
          <w:szCs w:val="21"/>
        </w:rPr>
        <w:t xml:space="preserve">werknemer in het projectteam te hebben die zich kwalificeert </w:t>
      </w:r>
      <w:r w:rsidR="00296B50" w:rsidRPr="00CF02F6">
        <w:rPr>
          <w:rFonts w:ascii="Corbel" w:hAnsi="Corbel" w:cstheme="minorBidi"/>
          <w:bCs/>
          <w:color w:val="auto"/>
          <w:sz w:val="21"/>
          <w:szCs w:val="21"/>
        </w:rPr>
        <w:t xml:space="preserve">als </w:t>
      </w:r>
      <w:r w:rsidR="009E36A9" w:rsidRPr="00CF02F6">
        <w:rPr>
          <w:rFonts w:ascii="Corbel" w:hAnsi="Corbel" w:cstheme="minorBidi"/>
          <w:bCs/>
          <w:color w:val="auto"/>
          <w:sz w:val="21"/>
          <w:szCs w:val="21"/>
        </w:rPr>
        <w:t>medior</w:t>
      </w:r>
      <w:r w:rsidR="005C0BE0" w:rsidRPr="00CF02F6">
        <w:rPr>
          <w:rFonts w:ascii="Corbel" w:hAnsi="Corbel" w:cstheme="minorBidi"/>
          <w:bCs/>
          <w:color w:val="auto"/>
          <w:sz w:val="21"/>
          <w:szCs w:val="21"/>
        </w:rPr>
        <w:t xml:space="preserve"> vleermuisonderzoeker </w:t>
      </w:r>
      <w:r w:rsidR="00296B50" w:rsidRPr="00CF02F6">
        <w:rPr>
          <w:rFonts w:ascii="Corbel" w:hAnsi="Corbel" w:cstheme="minorBidi"/>
          <w:bCs/>
          <w:color w:val="auto"/>
          <w:sz w:val="21"/>
          <w:szCs w:val="21"/>
        </w:rPr>
        <w:t xml:space="preserve">conform </w:t>
      </w:r>
      <w:r w:rsidR="008A7934" w:rsidRPr="00CF02F6">
        <w:rPr>
          <w:rFonts w:ascii="Corbel" w:hAnsi="Corbel" w:cstheme="minorBidi"/>
          <w:bCs/>
          <w:color w:val="auto"/>
          <w:sz w:val="21"/>
          <w:szCs w:val="21"/>
        </w:rPr>
        <w:t xml:space="preserve">de </w:t>
      </w:r>
      <w:r w:rsidR="005B317F" w:rsidRPr="00CF02F6">
        <w:rPr>
          <w:rFonts w:ascii="Corbel" w:hAnsi="Corbel" w:cstheme="minorBidi"/>
          <w:bCs/>
          <w:color w:val="auto"/>
          <w:sz w:val="21"/>
          <w:szCs w:val="21"/>
        </w:rPr>
        <w:t>deskundigheidseisen</w:t>
      </w:r>
      <w:r w:rsidR="008A7934" w:rsidRPr="00CF02F6">
        <w:rPr>
          <w:rFonts w:ascii="Corbel" w:hAnsi="Corbel" w:cstheme="minorBidi"/>
          <w:bCs/>
          <w:color w:val="auto"/>
          <w:sz w:val="21"/>
          <w:szCs w:val="21"/>
        </w:rPr>
        <w:t xml:space="preserve"> zoals gesteld in </w:t>
      </w:r>
      <w:r w:rsidR="005C0BE0" w:rsidRPr="00CF02F6">
        <w:rPr>
          <w:rFonts w:ascii="Corbel" w:hAnsi="Corbel" w:cstheme="minorBidi"/>
          <w:bCs/>
          <w:color w:val="auto"/>
          <w:sz w:val="21"/>
          <w:szCs w:val="21"/>
        </w:rPr>
        <w:t xml:space="preserve">het </w:t>
      </w:r>
      <w:r w:rsidR="00E7225C" w:rsidRPr="00CF02F6">
        <w:rPr>
          <w:rFonts w:ascii="Corbel" w:hAnsi="Corbel" w:cstheme="minorBidi"/>
          <w:bCs/>
          <w:color w:val="auto"/>
          <w:sz w:val="21"/>
          <w:szCs w:val="21"/>
        </w:rPr>
        <w:t xml:space="preserve">Achtergronddocument Vleermuisonderzoek Grote Gebieden van de Zoogdiervereniging en Netwerk </w:t>
      </w:r>
      <w:r w:rsidR="009127A4" w:rsidRPr="00CF02F6">
        <w:rPr>
          <w:rFonts w:ascii="Corbel" w:hAnsi="Corbel" w:cstheme="minorBidi"/>
          <w:bCs/>
          <w:color w:val="auto"/>
          <w:sz w:val="21"/>
          <w:szCs w:val="21"/>
        </w:rPr>
        <w:t>Groene Bureaus</w:t>
      </w:r>
      <w:r w:rsidR="00E7225C" w:rsidRPr="00CF02F6">
        <w:rPr>
          <w:rFonts w:ascii="Corbel" w:hAnsi="Corbel" w:cstheme="minorBidi"/>
          <w:bCs/>
          <w:color w:val="auto"/>
          <w:sz w:val="21"/>
          <w:szCs w:val="21"/>
        </w:rPr>
        <w:t>.</w:t>
      </w:r>
    </w:p>
    <w:p w14:paraId="4427D18F" w14:textId="6278B40E" w:rsidR="00032B07" w:rsidRPr="00CF02F6" w:rsidRDefault="00032B07"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color w:val="auto"/>
          <w:sz w:val="21"/>
          <w:szCs w:val="21"/>
        </w:rPr>
        <w:t>Opdrachtnemer dient minimaal één werknemer in het projectteam te hebben die zich kwalificeert als Telleider conform de deskundigheidseisen zoals gesteld in het Achtergronddocument Vleermuisonderzoek Grote Gebieden van de Zoogdiervereniging en Netwerk Groene Bureaus.</w:t>
      </w:r>
    </w:p>
    <w:p w14:paraId="21D5C22D" w14:textId="1D0D3834" w:rsidR="00532E24" w:rsidRPr="00CF02F6" w:rsidRDefault="003C3C05"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sz w:val="21"/>
          <w:szCs w:val="21"/>
        </w:rPr>
        <w:t xml:space="preserve">Een van de </w:t>
      </w:r>
      <w:r w:rsidR="00F37F18" w:rsidRPr="00CF02F6">
        <w:rPr>
          <w:rFonts w:ascii="Corbel" w:hAnsi="Corbel" w:cstheme="minorBidi"/>
          <w:bCs/>
          <w:sz w:val="21"/>
          <w:szCs w:val="21"/>
        </w:rPr>
        <w:t>medewerker</w:t>
      </w:r>
      <w:r w:rsidRPr="00CF02F6">
        <w:rPr>
          <w:rFonts w:ascii="Corbel" w:hAnsi="Corbel" w:cstheme="minorBidi"/>
          <w:bCs/>
          <w:sz w:val="21"/>
          <w:szCs w:val="21"/>
        </w:rPr>
        <w:t>s</w:t>
      </w:r>
      <w:r w:rsidR="007E7DCF" w:rsidRPr="00CF02F6">
        <w:rPr>
          <w:rFonts w:ascii="Corbel" w:hAnsi="Corbel" w:cstheme="minorBidi"/>
          <w:bCs/>
          <w:sz w:val="21"/>
          <w:szCs w:val="21"/>
        </w:rPr>
        <w:t xml:space="preserve"> zoals beschreven bij punt 1 </w:t>
      </w:r>
      <w:r w:rsidR="00F05A33" w:rsidRPr="00CF02F6">
        <w:rPr>
          <w:rFonts w:ascii="Corbel" w:hAnsi="Corbel" w:cstheme="minorBidi"/>
          <w:bCs/>
          <w:sz w:val="21"/>
          <w:szCs w:val="21"/>
        </w:rPr>
        <w:t>t/m 4</w:t>
      </w:r>
      <w:r w:rsidR="00F37F18" w:rsidRPr="00CF02F6">
        <w:rPr>
          <w:rFonts w:ascii="Corbel" w:hAnsi="Corbel" w:cstheme="minorBidi"/>
          <w:bCs/>
          <w:sz w:val="21"/>
          <w:szCs w:val="21"/>
        </w:rPr>
        <w:t xml:space="preserve"> </w:t>
      </w:r>
      <w:r w:rsidR="004736B7" w:rsidRPr="00CF02F6">
        <w:rPr>
          <w:rFonts w:ascii="Corbel" w:hAnsi="Corbel" w:cstheme="minorBidi"/>
          <w:bCs/>
          <w:sz w:val="21"/>
          <w:szCs w:val="21"/>
        </w:rPr>
        <w:t xml:space="preserve">sluit aan bij het </w:t>
      </w:r>
      <w:r w:rsidR="0091198E" w:rsidRPr="00CF02F6">
        <w:rPr>
          <w:rFonts w:ascii="Corbel" w:hAnsi="Corbel" w:cstheme="minorBidi"/>
          <w:bCs/>
          <w:sz w:val="21"/>
          <w:szCs w:val="21"/>
        </w:rPr>
        <w:t xml:space="preserve">periodiek </w:t>
      </w:r>
      <w:r w:rsidR="00FC09A8" w:rsidRPr="00CF02F6">
        <w:rPr>
          <w:rFonts w:ascii="Corbel" w:hAnsi="Corbel" w:cstheme="minorBidi"/>
          <w:bCs/>
          <w:sz w:val="21"/>
          <w:szCs w:val="21"/>
        </w:rPr>
        <w:t xml:space="preserve">overleg tussen </w:t>
      </w:r>
      <w:r w:rsidR="00003C02" w:rsidRPr="00CF02F6">
        <w:rPr>
          <w:rFonts w:ascii="Corbel" w:hAnsi="Corbel" w:cstheme="minorBidi"/>
          <w:bCs/>
          <w:sz w:val="21"/>
          <w:szCs w:val="21"/>
        </w:rPr>
        <w:t>O</w:t>
      </w:r>
      <w:r w:rsidR="00FC09A8" w:rsidRPr="00CF02F6">
        <w:rPr>
          <w:rFonts w:ascii="Corbel" w:hAnsi="Corbel" w:cstheme="minorBidi"/>
          <w:bCs/>
          <w:sz w:val="21"/>
          <w:szCs w:val="21"/>
        </w:rPr>
        <w:t xml:space="preserve">pdrachtgever en </w:t>
      </w:r>
      <w:r w:rsidR="00E57208">
        <w:rPr>
          <w:rFonts w:ascii="Corbel" w:hAnsi="Corbel" w:cstheme="minorBidi"/>
          <w:bCs/>
          <w:sz w:val="21"/>
          <w:szCs w:val="21"/>
        </w:rPr>
        <w:t>O</w:t>
      </w:r>
      <w:r w:rsidR="00FC09A8" w:rsidRPr="00CF02F6">
        <w:rPr>
          <w:rFonts w:ascii="Corbel" w:hAnsi="Corbel" w:cstheme="minorBidi"/>
          <w:bCs/>
          <w:sz w:val="21"/>
          <w:szCs w:val="21"/>
        </w:rPr>
        <w:t>pdrachtnemer</w:t>
      </w:r>
      <w:r w:rsidR="00171949" w:rsidRPr="00CF02F6">
        <w:rPr>
          <w:rFonts w:ascii="Corbel" w:hAnsi="Corbel" w:cstheme="minorBidi"/>
          <w:bCs/>
          <w:sz w:val="21"/>
          <w:szCs w:val="21"/>
        </w:rPr>
        <w:t>.</w:t>
      </w:r>
      <w:r w:rsidR="00D03645" w:rsidRPr="00CF02F6">
        <w:rPr>
          <w:rFonts w:ascii="Corbel" w:hAnsi="Corbel" w:cstheme="minorBidi"/>
          <w:bCs/>
          <w:sz w:val="21"/>
          <w:szCs w:val="21"/>
        </w:rPr>
        <w:t xml:space="preserve"> </w:t>
      </w:r>
      <w:r w:rsidR="00171949" w:rsidRPr="00CF02F6">
        <w:rPr>
          <w:rFonts w:ascii="Corbel" w:hAnsi="Corbel" w:cstheme="minorBidi"/>
          <w:bCs/>
          <w:sz w:val="21"/>
          <w:szCs w:val="21"/>
        </w:rPr>
        <w:t xml:space="preserve">Dit wordt </w:t>
      </w:r>
      <w:r w:rsidR="0076431E" w:rsidRPr="00CF02F6">
        <w:rPr>
          <w:rFonts w:ascii="Corbel" w:hAnsi="Corbel" w:cstheme="minorBidi"/>
          <w:bCs/>
          <w:sz w:val="21"/>
          <w:szCs w:val="21"/>
        </w:rPr>
        <w:t xml:space="preserve">vastgelegd in </w:t>
      </w:r>
      <w:r w:rsidR="111A22BE" w:rsidRPr="3E3668C1">
        <w:rPr>
          <w:rFonts w:ascii="Corbel" w:hAnsi="Corbel" w:cstheme="minorBidi"/>
          <w:sz w:val="21"/>
          <w:szCs w:val="21"/>
        </w:rPr>
        <w:t>de</w:t>
      </w:r>
      <w:r w:rsidR="0076431E" w:rsidRPr="00CF02F6">
        <w:rPr>
          <w:rFonts w:ascii="Corbel" w:hAnsi="Corbel" w:cstheme="minorBidi"/>
          <w:bCs/>
          <w:sz w:val="21"/>
          <w:szCs w:val="21"/>
        </w:rPr>
        <w:t xml:space="preserve"> SLA. </w:t>
      </w:r>
    </w:p>
    <w:p w14:paraId="192E81E5" w14:textId="5719DA77" w:rsidR="00532E24" w:rsidRPr="00CF02F6" w:rsidRDefault="003C3C05"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sz w:val="21"/>
          <w:szCs w:val="21"/>
        </w:rPr>
        <w:t>E</w:t>
      </w:r>
      <w:r w:rsidR="00902F7B">
        <w:rPr>
          <w:rFonts w:ascii="Corbel" w:hAnsi="Corbel" w:cstheme="minorBidi"/>
          <w:bCs/>
          <w:sz w:val="21"/>
          <w:szCs w:val="21"/>
        </w:rPr>
        <w:t>e</w:t>
      </w:r>
      <w:r w:rsidRPr="00CF02F6">
        <w:rPr>
          <w:rFonts w:ascii="Corbel" w:hAnsi="Corbel" w:cstheme="minorBidi"/>
          <w:bCs/>
          <w:sz w:val="21"/>
          <w:szCs w:val="21"/>
        </w:rPr>
        <w:t xml:space="preserve">n van de </w:t>
      </w:r>
      <w:r w:rsidR="00532E24" w:rsidRPr="00CF02F6">
        <w:rPr>
          <w:rFonts w:ascii="Corbel" w:hAnsi="Corbel" w:cstheme="minorBidi"/>
          <w:bCs/>
          <w:sz w:val="21"/>
          <w:szCs w:val="21"/>
        </w:rPr>
        <w:t>medewerker</w:t>
      </w:r>
      <w:r w:rsidRPr="00CF02F6">
        <w:rPr>
          <w:rFonts w:ascii="Corbel" w:hAnsi="Corbel" w:cstheme="minorBidi"/>
          <w:bCs/>
          <w:sz w:val="21"/>
          <w:szCs w:val="21"/>
        </w:rPr>
        <w:t>s</w:t>
      </w:r>
      <w:r w:rsidR="00532E24" w:rsidRPr="00CF02F6">
        <w:rPr>
          <w:rFonts w:ascii="Corbel" w:hAnsi="Corbel" w:cstheme="minorBidi"/>
          <w:bCs/>
          <w:sz w:val="21"/>
          <w:szCs w:val="21"/>
        </w:rPr>
        <w:t xml:space="preserve"> zoals beschreven bij punt 1 en 2 toont aan </w:t>
      </w:r>
      <w:r w:rsidR="00532E24" w:rsidRPr="00CF02F6">
        <w:rPr>
          <w:rFonts w:ascii="Corbel" w:hAnsi="Corbel" w:cstheme="minorBidi"/>
          <w:bCs/>
          <w:color w:val="auto"/>
          <w:sz w:val="21"/>
          <w:szCs w:val="21"/>
        </w:rPr>
        <w:t xml:space="preserve">door middel van ondertekening dat documenten zijn getoetst. </w:t>
      </w:r>
    </w:p>
    <w:p w14:paraId="1F361262" w14:textId="1849788E" w:rsidR="007E0D52" w:rsidRPr="00CF02F6" w:rsidRDefault="00943A21" w:rsidP="00E070B5">
      <w:pPr>
        <w:pStyle w:val="Default"/>
        <w:numPr>
          <w:ilvl w:val="0"/>
          <w:numId w:val="6"/>
        </w:numPr>
        <w:spacing w:line="276" w:lineRule="auto"/>
        <w:ind w:left="570"/>
        <w:rPr>
          <w:rFonts w:ascii="Corbel" w:hAnsi="Corbel" w:cstheme="minorBidi"/>
          <w:color w:val="auto"/>
          <w:sz w:val="21"/>
          <w:szCs w:val="21"/>
        </w:rPr>
      </w:pPr>
      <w:r w:rsidRPr="00CF02F6">
        <w:rPr>
          <w:rFonts w:ascii="Corbel" w:hAnsi="Corbel" w:cstheme="minorBidi"/>
          <w:sz w:val="21"/>
          <w:szCs w:val="21"/>
        </w:rPr>
        <w:t>Opdrachtnemer</w:t>
      </w:r>
      <w:r w:rsidR="00872ADA" w:rsidRPr="00CF02F6">
        <w:rPr>
          <w:rFonts w:ascii="Corbel" w:hAnsi="Corbel" w:cstheme="minorBidi"/>
          <w:sz w:val="21"/>
          <w:szCs w:val="21"/>
        </w:rPr>
        <w:t xml:space="preserve"> mag bovengenoemde kwalificaties voor personeel gebundeld of afzonderlijk bij verschillende werknemers beleggen</w:t>
      </w:r>
      <w:r w:rsidR="001F3961" w:rsidRPr="00CF02F6">
        <w:rPr>
          <w:rFonts w:ascii="Corbel" w:hAnsi="Corbel" w:cstheme="minorBidi"/>
          <w:sz w:val="21"/>
          <w:szCs w:val="21"/>
        </w:rPr>
        <w:t xml:space="preserve">. </w:t>
      </w:r>
    </w:p>
    <w:p w14:paraId="00976E4C" w14:textId="4E4E0419" w:rsidR="006E3998" w:rsidRPr="00CF02F6" w:rsidRDefault="00943A21"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sz w:val="21"/>
          <w:szCs w:val="21"/>
        </w:rPr>
        <w:t>Opdrachtnemer</w:t>
      </w:r>
      <w:r w:rsidR="00872ADA" w:rsidRPr="00CF02F6">
        <w:rPr>
          <w:rFonts w:ascii="Corbel" w:hAnsi="Corbel" w:cstheme="minorBidi"/>
          <w:bCs/>
          <w:sz w:val="21"/>
          <w:szCs w:val="21"/>
        </w:rPr>
        <w:t xml:space="preserve"> dient</w:t>
      </w:r>
      <w:r w:rsidR="00287EF2" w:rsidRPr="00CF02F6">
        <w:rPr>
          <w:rFonts w:ascii="Corbel" w:hAnsi="Corbel" w:cstheme="minorBidi"/>
          <w:bCs/>
          <w:sz w:val="21"/>
          <w:szCs w:val="21"/>
        </w:rPr>
        <w:t xml:space="preserve"> bij </w:t>
      </w:r>
      <w:r w:rsidR="00440A49" w:rsidRPr="00CF02F6">
        <w:rPr>
          <w:rFonts w:ascii="Corbel" w:hAnsi="Corbel" w:cstheme="minorBidi"/>
          <w:bCs/>
          <w:sz w:val="21"/>
          <w:szCs w:val="21"/>
        </w:rPr>
        <w:t>start van</w:t>
      </w:r>
      <w:r w:rsidR="000F01A3" w:rsidRPr="00CF02F6">
        <w:rPr>
          <w:rFonts w:ascii="Corbel" w:hAnsi="Corbel" w:cstheme="minorBidi"/>
          <w:bCs/>
          <w:sz w:val="21"/>
          <w:szCs w:val="21"/>
        </w:rPr>
        <w:t xml:space="preserve"> de </w:t>
      </w:r>
      <w:r w:rsidR="00E57208">
        <w:rPr>
          <w:rFonts w:ascii="Corbel" w:hAnsi="Corbel" w:cstheme="minorBidi"/>
          <w:bCs/>
          <w:sz w:val="21"/>
          <w:szCs w:val="21"/>
        </w:rPr>
        <w:t>O</w:t>
      </w:r>
      <w:r w:rsidR="000F01A3" w:rsidRPr="00CF02F6">
        <w:rPr>
          <w:rFonts w:ascii="Corbel" w:hAnsi="Corbel" w:cstheme="minorBidi"/>
          <w:bCs/>
          <w:sz w:val="21"/>
          <w:szCs w:val="21"/>
        </w:rPr>
        <w:t>pdracht</w:t>
      </w:r>
      <w:r w:rsidR="00440A49" w:rsidRPr="00CF02F6">
        <w:rPr>
          <w:rFonts w:ascii="Corbel" w:hAnsi="Corbel" w:cstheme="minorBidi"/>
          <w:bCs/>
          <w:sz w:val="21"/>
          <w:szCs w:val="21"/>
        </w:rPr>
        <w:t xml:space="preserve"> </w:t>
      </w:r>
      <w:r w:rsidR="00287EF2" w:rsidRPr="00CF02F6">
        <w:rPr>
          <w:rFonts w:ascii="Corbel" w:hAnsi="Corbel" w:cstheme="minorBidi"/>
          <w:bCs/>
          <w:sz w:val="21"/>
          <w:szCs w:val="21"/>
        </w:rPr>
        <w:t>aan te tonen</w:t>
      </w:r>
      <w:r w:rsidR="00872ADA" w:rsidRPr="00CF02F6">
        <w:rPr>
          <w:rFonts w:ascii="Corbel" w:hAnsi="Corbel" w:cstheme="minorBidi"/>
          <w:bCs/>
          <w:sz w:val="21"/>
          <w:szCs w:val="21"/>
        </w:rPr>
        <w:t xml:space="preserve"> </w:t>
      </w:r>
      <w:r w:rsidR="00287EF2" w:rsidRPr="00CF02F6">
        <w:rPr>
          <w:rFonts w:ascii="Corbel" w:hAnsi="Corbel" w:cstheme="minorBidi"/>
          <w:bCs/>
          <w:sz w:val="21"/>
          <w:szCs w:val="21"/>
        </w:rPr>
        <w:t xml:space="preserve">dat minimaal </w:t>
      </w:r>
      <w:r w:rsidR="008C6873" w:rsidRPr="00CF02F6">
        <w:rPr>
          <w:rFonts w:ascii="Corbel" w:hAnsi="Corbel" w:cstheme="minorBidi"/>
          <w:bCs/>
          <w:sz w:val="21"/>
          <w:szCs w:val="21"/>
        </w:rPr>
        <w:t>twee</w:t>
      </w:r>
      <w:r w:rsidR="00287EF2" w:rsidRPr="00CF02F6">
        <w:rPr>
          <w:rFonts w:ascii="Corbel" w:hAnsi="Corbel" w:cstheme="minorBidi"/>
          <w:bCs/>
          <w:sz w:val="21"/>
          <w:szCs w:val="21"/>
        </w:rPr>
        <w:t xml:space="preserve"> medewerker</w:t>
      </w:r>
      <w:r w:rsidR="008C6873" w:rsidRPr="00CF02F6">
        <w:rPr>
          <w:rFonts w:ascii="Corbel" w:hAnsi="Corbel" w:cstheme="minorBidi"/>
          <w:bCs/>
          <w:sz w:val="21"/>
          <w:szCs w:val="21"/>
        </w:rPr>
        <w:t>s</w:t>
      </w:r>
      <w:r w:rsidR="00287EF2" w:rsidRPr="00CF02F6">
        <w:rPr>
          <w:rFonts w:ascii="Corbel" w:hAnsi="Corbel" w:cstheme="minorBidi"/>
          <w:bCs/>
          <w:sz w:val="21"/>
          <w:szCs w:val="21"/>
        </w:rPr>
        <w:t xml:space="preserve"> in het team voldoe</w:t>
      </w:r>
      <w:r w:rsidR="008C6873" w:rsidRPr="00CF02F6">
        <w:rPr>
          <w:rFonts w:ascii="Corbel" w:hAnsi="Corbel" w:cstheme="minorBidi"/>
          <w:bCs/>
          <w:sz w:val="21"/>
          <w:szCs w:val="21"/>
        </w:rPr>
        <w:t>n</w:t>
      </w:r>
      <w:r w:rsidR="00287EF2" w:rsidRPr="00CF02F6">
        <w:rPr>
          <w:rFonts w:ascii="Corbel" w:hAnsi="Corbel" w:cstheme="minorBidi"/>
          <w:bCs/>
          <w:sz w:val="21"/>
          <w:szCs w:val="21"/>
        </w:rPr>
        <w:t xml:space="preserve"> </w:t>
      </w:r>
      <w:r w:rsidR="00C35448" w:rsidRPr="00CF02F6">
        <w:rPr>
          <w:rFonts w:ascii="Corbel" w:hAnsi="Corbel" w:cstheme="minorBidi"/>
          <w:bCs/>
          <w:sz w:val="21"/>
          <w:szCs w:val="21"/>
        </w:rPr>
        <w:t xml:space="preserve">aan eisen onder </w:t>
      </w:r>
      <w:r w:rsidR="002B191C">
        <w:rPr>
          <w:rFonts w:ascii="Corbel" w:hAnsi="Corbel" w:cstheme="minorBidi"/>
          <w:bCs/>
          <w:sz w:val="21"/>
          <w:szCs w:val="21"/>
        </w:rPr>
        <w:t>6</w:t>
      </w:r>
      <w:r w:rsidR="00C35448" w:rsidRPr="00CF02F6">
        <w:rPr>
          <w:rFonts w:ascii="Corbel" w:hAnsi="Corbel" w:cstheme="minorBidi"/>
          <w:bCs/>
          <w:sz w:val="21"/>
          <w:szCs w:val="21"/>
        </w:rPr>
        <w:t xml:space="preserve">.1 en </w:t>
      </w:r>
      <w:r w:rsidR="002B191C">
        <w:rPr>
          <w:rFonts w:ascii="Corbel" w:hAnsi="Corbel" w:cstheme="minorBidi"/>
          <w:bCs/>
          <w:sz w:val="21"/>
          <w:szCs w:val="21"/>
        </w:rPr>
        <w:t>6</w:t>
      </w:r>
      <w:r w:rsidR="00C35448" w:rsidRPr="00CF02F6">
        <w:rPr>
          <w:rFonts w:ascii="Corbel" w:hAnsi="Corbel" w:cstheme="minorBidi"/>
          <w:bCs/>
          <w:sz w:val="21"/>
          <w:szCs w:val="21"/>
        </w:rPr>
        <w:t xml:space="preserve">.2 </w:t>
      </w:r>
      <w:r w:rsidR="00287EF2" w:rsidRPr="00CF02F6">
        <w:rPr>
          <w:rFonts w:ascii="Corbel" w:hAnsi="Corbel" w:cstheme="minorBidi"/>
          <w:bCs/>
          <w:sz w:val="21"/>
          <w:szCs w:val="21"/>
        </w:rPr>
        <w:t>door middel van kopie CV van deze medewerker</w:t>
      </w:r>
      <w:r w:rsidR="008C6873" w:rsidRPr="00CF02F6">
        <w:rPr>
          <w:rFonts w:ascii="Corbel" w:hAnsi="Corbel" w:cstheme="minorBidi"/>
          <w:bCs/>
          <w:sz w:val="21"/>
          <w:szCs w:val="21"/>
        </w:rPr>
        <w:t>s</w:t>
      </w:r>
      <w:r w:rsidR="00440A49" w:rsidRPr="00CF02F6">
        <w:rPr>
          <w:rFonts w:ascii="Corbel" w:hAnsi="Corbel" w:cstheme="minorBidi"/>
          <w:bCs/>
          <w:sz w:val="21"/>
          <w:szCs w:val="21"/>
        </w:rPr>
        <w:t>.</w:t>
      </w:r>
    </w:p>
    <w:p w14:paraId="628581B9" w14:textId="2D86BF21" w:rsidR="00F73C22" w:rsidRPr="00CF02F6" w:rsidRDefault="006E3998" w:rsidP="00E070B5">
      <w:pPr>
        <w:pStyle w:val="Default"/>
        <w:numPr>
          <w:ilvl w:val="0"/>
          <w:numId w:val="6"/>
        </w:numPr>
        <w:spacing w:line="276" w:lineRule="auto"/>
        <w:ind w:left="570"/>
        <w:rPr>
          <w:rFonts w:ascii="Corbel" w:hAnsi="Corbel" w:cstheme="minorBidi"/>
          <w:bCs/>
          <w:color w:val="auto"/>
          <w:sz w:val="21"/>
          <w:szCs w:val="21"/>
        </w:rPr>
      </w:pPr>
      <w:r w:rsidRPr="00CF02F6">
        <w:rPr>
          <w:rFonts w:ascii="Corbel" w:hAnsi="Corbel" w:cstheme="minorBidi"/>
          <w:bCs/>
          <w:sz w:val="21"/>
          <w:szCs w:val="21"/>
        </w:rPr>
        <w:t>I</w:t>
      </w:r>
      <w:r w:rsidR="000C7235" w:rsidRPr="00CF02F6">
        <w:rPr>
          <w:rFonts w:ascii="Corbel" w:hAnsi="Corbel" w:cstheme="minorBidi"/>
          <w:bCs/>
          <w:sz w:val="21"/>
          <w:szCs w:val="21"/>
        </w:rPr>
        <w:t xml:space="preserve">ndien er een </w:t>
      </w:r>
      <w:r w:rsidR="001225C1" w:rsidRPr="00CF02F6">
        <w:rPr>
          <w:rFonts w:ascii="Corbel" w:hAnsi="Corbel" w:cstheme="minorBidi"/>
          <w:bCs/>
          <w:sz w:val="21"/>
          <w:szCs w:val="21"/>
        </w:rPr>
        <w:t xml:space="preserve">wijziging is </w:t>
      </w:r>
      <w:r w:rsidR="007B581E" w:rsidRPr="00CF02F6">
        <w:rPr>
          <w:rFonts w:ascii="Corbel" w:hAnsi="Corbel" w:cstheme="minorBidi"/>
          <w:bCs/>
          <w:sz w:val="21"/>
          <w:szCs w:val="21"/>
        </w:rPr>
        <w:t>van samenstelling van het projectteam</w:t>
      </w:r>
      <w:r w:rsidRPr="00CF02F6">
        <w:rPr>
          <w:rFonts w:ascii="Corbel" w:hAnsi="Corbel" w:cstheme="minorBidi"/>
          <w:bCs/>
          <w:sz w:val="21"/>
          <w:szCs w:val="21"/>
        </w:rPr>
        <w:t xml:space="preserve">, dient Opdrachtnemer de Opdrachtgever hierover te informeren en middels een kopie van de CV van </w:t>
      </w:r>
      <w:r w:rsidR="5CD5CB69" w:rsidRPr="00CF02F6">
        <w:rPr>
          <w:rFonts w:ascii="Corbel" w:hAnsi="Corbel" w:cstheme="minorBidi"/>
          <w:sz w:val="21"/>
          <w:szCs w:val="21"/>
        </w:rPr>
        <w:t>de</w:t>
      </w:r>
      <w:r w:rsidRPr="00CF02F6">
        <w:rPr>
          <w:rFonts w:ascii="Corbel" w:hAnsi="Corbel" w:cstheme="minorBidi"/>
          <w:bCs/>
          <w:sz w:val="21"/>
          <w:szCs w:val="21"/>
        </w:rPr>
        <w:t xml:space="preserve"> nieuwe medewerker aan te tonen dat deze aan </w:t>
      </w:r>
      <w:r w:rsidR="0061166A" w:rsidRPr="00CF02F6">
        <w:rPr>
          <w:rFonts w:ascii="Corbel" w:hAnsi="Corbel" w:cstheme="minorBidi"/>
          <w:bCs/>
          <w:sz w:val="21"/>
          <w:szCs w:val="21"/>
        </w:rPr>
        <w:t>p</w:t>
      </w:r>
      <w:r w:rsidR="00744ED4" w:rsidRPr="00CF02F6">
        <w:rPr>
          <w:rFonts w:ascii="Corbel" w:hAnsi="Corbel" w:cstheme="minorBidi"/>
          <w:bCs/>
          <w:sz w:val="21"/>
          <w:szCs w:val="21"/>
        </w:rPr>
        <w:t>unt</w:t>
      </w:r>
      <w:r w:rsidR="00DA28FC">
        <w:rPr>
          <w:rFonts w:ascii="Corbel" w:hAnsi="Corbel" w:cstheme="minorBidi"/>
          <w:bCs/>
          <w:sz w:val="21"/>
          <w:szCs w:val="21"/>
        </w:rPr>
        <w:t xml:space="preserve"> 6.1 tot en met </w:t>
      </w:r>
      <w:r w:rsidR="00744ED4" w:rsidRPr="00CF02F6">
        <w:rPr>
          <w:rFonts w:ascii="Corbel" w:hAnsi="Corbel" w:cstheme="minorBidi"/>
          <w:bCs/>
          <w:sz w:val="21"/>
          <w:szCs w:val="21"/>
        </w:rPr>
        <w:t xml:space="preserve"> </w:t>
      </w:r>
      <w:r w:rsidR="002B191C">
        <w:rPr>
          <w:rFonts w:ascii="Corbel" w:hAnsi="Corbel" w:cstheme="minorBidi"/>
          <w:bCs/>
          <w:sz w:val="21"/>
          <w:szCs w:val="21"/>
        </w:rPr>
        <w:t>6.</w:t>
      </w:r>
      <w:r w:rsidR="00744ED4" w:rsidRPr="00CF02F6">
        <w:rPr>
          <w:rFonts w:ascii="Corbel" w:hAnsi="Corbel" w:cstheme="minorBidi"/>
          <w:bCs/>
          <w:sz w:val="21"/>
          <w:szCs w:val="21"/>
        </w:rPr>
        <w:t>3</w:t>
      </w:r>
      <w:r w:rsidR="009F2479" w:rsidRPr="00CF02F6">
        <w:rPr>
          <w:rFonts w:ascii="Corbel" w:hAnsi="Corbel" w:cstheme="minorBidi"/>
          <w:bCs/>
          <w:sz w:val="21"/>
          <w:szCs w:val="21"/>
        </w:rPr>
        <w:t xml:space="preserve"> voldoet</w:t>
      </w:r>
      <w:r w:rsidR="00872ADA" w:rsidRPr="00CF02F6">
        <w:rPr>
          <w:rFonts w:ascii="Corbel" w:hAnsi="Corbel" w:cstheme="minorBidi"/>
          <w:bCs/>
          <w:sz w:val="21"/>
          <w:szCs w:val="21"/>
        </w:rPr>
        <w:t>.</w:t>
      </w:r>
    </w:p>
    <w:p w14:paraId="7335DC4F" w14:textId="230B7D97" w:rsidR="00FB49DC" w:rsidRPr="00CF02F6" w:rsidRDefault="002A4532" w:rsidP="00CF02F6">
      <w:pPr>
        <w:pStyle w:val="Kop3"/>
        <w:spacing w:line="276" w:lineRule="auto"/>
        <w:rPr>
          <w:rFonts w:eastAsia="Corbel"/>
        </w:rPr>
      </w:pPr>
      <w:r>
        <w:rPr>
          <w:rFonts w:eastAsiaTheme="majorEastAsia" w:cstheme="majorBidi"/>
        </w:rPr>
        <w:t xml:space="preserve">Eisen ten aanzien van </w:t>
      </w:r>
      <w:r w:rsidR="00FB49DC" w:rsidRPr="00CF02F6">
        <w:rPr>
          <w:rFonts w:eastAsiaTheme="majorEastAsia" w:cstheme="majorBidi"/>
        </w:rPr>
        <w:t>Plan</w:t>
      </w:r>
      <w:r w:rsidR="00FB49DC" w:rsidRPr="00CF02F6">
        <w:t xml:space="preserve"> van Aanpak </w:t>
      </w:r>
    </w:p>
    <w:p w14:paraId="7ECF22FA" w14:textId="0CF50C17" w:rsidR="00433EB3" w:rsidRPr="00CF02F6" w:rsidRDefault="001271C8" w:rsidP="00E070B5">
      <w:pPr>
        <w:pStyle w:val="Default"/>
        <w:numPr>
          <w:ilvl w:val="0"/>
          <w:numId w:val="22"/>
        </w:numPr>
        <w:spacing w:line="276" w:lineRule="auto"/>
        <w:ind w:left="570"/>
        <w:rPr>
          <w:rFonts w:ascii="Corbel" w:eastAsia="Corbel" w:hAnsi="Corbel"/>
          <w:sz w:val="21"/>
          <w:szCs w:val="21"/>
        </w:rPr>
      </w:pPr>
      <w:r w:rsidRPr="00CF02F6">
        <w:rPr>
          <w:rFonts w:ascii="Corbel" w:eastAsia="Corbel" w:hAnsi="Corbel"/>
          <w:sz w:val="21"/>
          <w:szCs w:val="21"/>
        </w:rPr>
        <w:t xml:space="preserve">De Gemeente wil van de Inschrijver die voor gunning in aanmerking komt dat deze aan toont dat aan het Programma van Eisen wordt voldaan. </w:t>
      </w:r>
      <w:r w:rsidR="00D27D3D" w:rsidRPr="00CF02F6">
        <w:rPr>
          <w:rFonts w:ascii="Corbel" w:eastAsia="Corbel" w:hAnsi="Corbel"/>
          <w:sz w:val="21"/>
          <w:szCs w:val="21"/>
        </w:rPr>
        <w:t xml:space="preserve">Inschrijver dient </w:t>
      </w:r>
      <w:r w:rsidR="00941274" w:rsidRPr="00CF02F6">
        <w:rPr>
          <w:rFonts w:ascii="Corbel" w:eastAsia="Corbel" w:hAnsi="Corbel"/>
          <w:sz w:val="21"/>
          <w:szCs w:val="21"/>
        </w:rPr>
        <w:t xml:space="preserve">binnen </w:t>
      </w:r>
      <w:r w:rsidR="004E057F" w:rsidRPr="00CF02F6">
        <w:rPr>
          <w:rFonts w:ascii="Corbel" w:eastAsia="Corbel" w:hAnsi="Corbel"/>
          <w:sz w:val="21"/>
          <w:szCs w:val="21"/>
        </w:rPr>
        <w:t>1</w:t>
      </w:r>
      <w:r w:rsidR="00A80259" w:rsidRPr="00CF02F6">
        <w:rPr>
          <w:rFonts w:ascii="Corbel" w:eastAsia="Corbel" w:hAnsi="Corbel"/>
          <w:sz w:val="21"/>
          <w:szCs w:val="21"/>
        </w:rPr>
        <w:t>0</w:t>
      </w:r>
      <w:r w:rsidR="004E057F" w:rsidRPr="00CF02F6">
        <w:rPr>
          <w:rFonts w:ascii="Corbel" w:eastAsia="Corbel" w:hAnsi="Corbel"/>
          <w:sz w:val="21"/>
          <w:szCs w:val="21"/>
        </w:rPr>
        <w:t xml:space="preserve"> </w:t>
      </w:r>
      <w:r w:rsidR="00A80259" w:rsidRPr="00CF02F6">
        <w:rPr>
          <w:rFonts w:ascii="Corbel" w:eastAsia="Corbel" w:hAnsi="Corbel"/>
          <w:sz w:val="21"/>
          <w:szCs w:val="21"/>
        </w:rPr>
        <w:t>werk</w:t>
      </w:r>
      <w:r w:rsidR="004E057F" w:rsidRPr="00CF02F6">
        <w:rPr>
          <w:rFonts w:ascii="Corbel" w:eastAsia="Corbel" w:hAnsi="Corbel"/>
          <w:sz w:val="21"/>
          <w:szCs w:val="21"/>
        </w:rPr>
        <w:t xml:space="preserve">dagen </w:t>
      </w:r>
      <w:r w:rsidR="007B2DC1" w:rsidRPr="00CF02F6">
        <w:rPr>
          <w:rFonts w:ascii="Corbel" w:eastAsia="Corbel" w:hAnsi="Corbel"/>
          <w:sz w:val="21"/>
          <w:szCs w:val="21"/>
        </w:rPr>
        <w:t xml:space="preserve">na het eerste verzoek </w:t>
      </w:r>
      <w:r w:rsidR="009874B1" w:rsidRPr="00CF02F6">
        <w:rPr>
          <w:rFonts w:ascii="Corbel" w:eastAsia="Corbel" w:hAnsi="Corbel"/>
          <w:sz w:val="21"/>
          <w:szCs w:val="21"/>
        </w:rPr>
        <w:t>een</w:t>
      </w:r>
      <w:r w:rsidR="00666AC8" w:rsidRPr="00CF02F6">
        <w:rPr>
          <w:rFonts w:ascii="Corbel" w:eastAsia="Corbel" w:hAnsi="Corbel"/>
          <w:sz w:val="21"/>
          <w:szCs w:val="21"/>
        </w:rPr>
        <w:t xml:space="preserve"> </w:t>
      </w:r>
      <w:r w:rsidR="009874B1" w:rsidRPr="00CF02F6">
        <w:rPr>
          <w:rFonts w:ascii="Corbel" w:eastAsia="Corbel" w:hAnsi="Corbel"/>
          <w:sz w:val="21"/>
          <w:szCs w:val="21"/>
        </w:rPr>
        <w:t>Plan van Aanpak te overleggen met daarin de volgende</w:t>
      </w:r>
      <w:r w:rsidR="00A80259" w:rsidRPr="00CF02F6">
        <w:rPr>
          <w:rFonts w:ascii="Corbel" w:eastAsia="Corbel" w:hAnsi="Corbel"/>
          <w:sz w:val="21"/>
          <w:szCs w:val="21"/>
        </w:rPr>
        <w:t xml:space="preserve"> </w:t>
      </w:r>
      <w:r w:rsidR="00BF661F" w:rsidRPr="00CF02F6">
        <w:rPr>
          <w:rFonts w:ascii="Corbel" w:eastAsia="Corbel" w:hAnsi="Corbel"/>
          <w:sz w:val="21"/>
          <w:szCs w:val="21"/>
        </w:rPr>
        <w:t>onderdelen</w:t>
      </w:r>
      <w:r w:rsidR="00E900DC" w:rsidRPr="00CF02F6">
        <w:rPr>
          <w:rFonts w:ascii="Corbel" w:eastAsia="Corbel" w:hAnsi="Corbel"/>
          <w:sz w:val="21"/>
          <w:szCs w:val="21"/>
        </w:rPr>
        <w:t xml:space="preserve"> beschreven</w:t>
      </w:r>
      <w:r w:rsidR="002E66A7" w:rsidRPr="00CF02F6">
        <w:rPr>
          <w:rFonts w:ascii="Corbel" w:eastAsia="Corbel" w:hAnsi="Corbel"/>
          <w:sz w:val="21"/>
          <w:szCs w:val="21"/>
        </w:rPr>
        <w:t>:</w:t>
      </w:r>
    </w:p>
    <w:p w14:paraId="6B42CAE4" w14:textId="180F8BFA" w:rsidR="00E861B1" w:rsidRPr="00CF02F6" w:rsidRDefault="00433EB3"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t>Een</w:t>
      </w:r>
      <w:r w:rsidR="00562A40">
        <w:rPr>
          <w:rFonts w:ascii="Corbel" w:eastAsia="Corbel" w:hAnsi="Corbel"/>
          <w:sz w:val="21"/>
          <w:szCs w:val="21"/>
        </w:rPr>
        <w:t xml:space="preserve"> </w:t>
      </w:r>
      <w:r w:rsidR="00562A40" w:rsidRPr="63848B60">
        <w:rPr>
          <w:rFonts w:ascii="Corbel" w:eastAsia="Corbel" w:hAnsi="Corbel"/>
          <w:sz w:val="21"/>
          <w:szCs w:val="21"/>
        </w:rPr>
        <w:t>gedetailleerde</w:t>
      </w:r>
      <w:r w:rsidR="4CECACA4" w:rsidRPr="63848B60">
        <w:rPr>
          <w:rFonts w:ascii="Corbel" w:eastAsia="Corbel" w:hAnsi="Corbel"/>
          <w:sz w:val="21"/>
          <w:szCs w:val="21"/>
        </w:rPr>
        <w:t xml:space="preserve"> </w:t>
      </w:r>
      <w:r w:rsidR="00525C5D">
        <w:rPr>
          <w:rFonts w:ascii="Corbel" w:eastAsia="Corbel" w:hAnsi="Corbel"/>
          <w:sz w:val="21"/>
          <w:szCs w:val="21"/>
        </w:rPr>
        <w:t>P</w:t>
      </w:r>
      <w:r w:rsidR="00FB49DC" w:rsidRPr="00CF02F6">
        <w:rPr>
          <w:rFonts w:ascii="Corbel" w:eastAsia="Corbel" w:hAnsi="Corbel"/>
          <w:sz w:val="21"/>
          <w:szCs w:val="21"/>
        </w:rPr>
        <w:t xml:space="preserve">lanning voor </w:t>
      </w:r>
      <w:r w:rsidR="0031691D">
        <w:rPr>
          <w:rFonts w:ascii="Corbel" w:eastAsia="Corbel" w:hAnsi="Corbel"/>
          <w:sz w:val="21"/>
          <w:szCs w:val="21"/>
        </w:rPr>
        <w:t xml:space="preserve">tenminste </w:t>
      </w:r>
      <w:r w:rsidR="00B34800" w:rsidRPr="00CF02F6">
        <w:rPr>
          <w:rFonts w:ascii="Corbel" w:eastAsia="Corbel" w:hAnsi="Corbel"/>
          <w:sz w:val="21"/>
          <w:szCs w:val="21"/>
        </w:rPr>
        <w:t>drie maanden vanaf de</w:t>
      </w:r>
      <w:r w:rsidR="00CE6FE5" w:rsidRPr="00CF02F6">
        <w:rPr>
          <w:rFonts w:ascii="Corbel" w:eastAsia="Corbel" w:hAnsi="Corbel"/>
          <w:sz w:val="21"/>
          <w:szCs w:val="21"/>
        </w:rPr>
        <w:t xml:space="preserve"> start van de </w:t>
      </w:r>
      <w:r w:rsidR="00540015">
        <w:rPr>
          <w:rFonts w:ascii="Corbel" w:eastAsia="Corbel" w:hAnsi="Corbel"/>
          <w:sz w:val="21"/>
          <w:szCs w:val="21"/>
        </w:rPr>
        <w:t>O</w:t>
      </w:r>
      <w:r w:rsidR="00CE6FE5" w:rsidRPr="00CF02F6">
        <w:rPr>
          <w:rFonts w:ascii="Corbel" w:eastAsia="Corbel" w:hAnsi="Corbel"/>
          <w:sz w:val="21"/>
          <w:szCs w:val="21"/>
        </w:rPr>
        <w:t>pdracht</w:t>
      </w:r>
      <w:r w:rsidR="00B34800" w:rsidRPr="00CF02F6">
        <w:rPr>
          <w:rFonts w:ascii="Corbel" w:eastAsia="Corbel" w:hAnsi="Corbel"/>
          <w:sz w:val="21"/>
          <w:szCs w:val="21"/>
        </w:rPr>
        <w:t>;</w:t>
      </w:r>
      <w:r w:rsidR="00E861B1" w:rsidRPr="00CF02F6">
        <w:rPr>
          <w:rFonts w:ascii="Corbel" w:eastAsia="Corbel" w:hAnsi="Corbel"/>
          <w:sz w:val="21"/>
          <w:szCs w:val="21"/>
        </w:rPr>
        <w:t xml:space="preserve"> </w:t>
      </w:r>
      <w:r w:rsidR="00E861B1" w:rsidRPr="00CF02F6">
        <w:rPr>
          <w:rFonts w:ascii="Corbel" w:hAnsi="Corbel" w:cstheme="minorBidi"/>
          <w:bCs/>
          <w:sz w:val="21"/>
          <w:szCs w:val="21"/>
        </w:rPr>
        <w:t xml:space="preserve"> </w:t>
      </w:r>
    </w:p>
    <w:p w14:paraId="206B49F1" w14:textId="4704B01B" w:rsidR="00987A27" w:rsidRPr="00CF02F6" w:rsidRDefault="00987A27"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t>Rol- en taakverdeling van betrokken medewerkers (projectteam) van de Opdrachtnemer</w:t>
      </w:r>
      <w:r w:rsidR="3A91B0E3" w:rsidRPr="1B09C3AE">
        <w:rPr>
          <w:rFonts w:ascii="Corbel" w:eastAsia="Corbel" w:hAnsi="Corbel"/>
          <w:sz w:val="21"/>
          <w:szCs w:val="21"/>
        </w:rPr>
        <w:t>;</w:t>
      </w:r>
    </w:p>
    <w:p w14:paraId="4F0073FF" w14:textId="0A2C1672" w:rsidR="00987A27" w:rsidRPr="00CF02F6" w:rsidRDefault="007C484E"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lastRenderedPageBreak/>
        <w:t xml:space="preserve">Een </w:t>
      </w:r>
      <w:r w:rsidR="0020031A" w:rsidRPr="00CF02F6">
        <w:rPr>
          <w:rFonts w:ascii="Corbel" w:eastAsia="Corbel" w:hAnsi="Corbel"/>
          <w:sz w:val="21"/>
          <w:szCs w:val="21"/>
        </w:rPr>
        <w:t>live</w:t>
      </w:r>
      <w:r w:rsidR="00CE1CDF" w:rsidRPr="00CF02F6">
        <w:rPr>
          <w:rFonts w:ascii="Corbel" w:eastAsia="Corbel" w:hAnsi="Corbel"/>
          <w:sz w:val="21"/>
          <w:szCs w:val="21"/>
        </w:rPr>
        <w:t xml:space="preserve">/ werkend </w:t>
      </w:r>
      <w:r w:rsidRPr="00CF02F6">
        <w:rPr>
          <w:rFonts w:ascii="Corbel" w:eastAsia="Corbel" w:hAnsi="Corbel"/>
          <w:sz w:val="21"/>
          <w:szCs w:val="21"/>
        </w:rPr>
        <w:t xml:space="preserve">voorbeeld van </w:t>
      </w:r>
      <w:r w:rsidR="00987A27" w:rsidRPr="00CF02F6">
        <w:rPr>
          <w:rFonts w:ascii="Corbel" w:eastAsia="Corbel" w:hAnsi="Corbel"/>
          <w:sz w:val="21"/>
          <w:szCs w:val="21"/>
        </w:rPr>
        <w:t>de online omgeving t.b.v. veldwerk, met indien aanwezig link naar internetpagina</w:t>
      </w:r>
      <w:r w:rsidR="68AEB5CB" w:rsidRPr="1B09C3AE">
        <w:rPr>
          <w:rFonts w:ascii="Corbel" w:eastAsia="Corbel" w:hAnsi="Corbel"/>
          <w:sz w:val="21"/>
          <w:szCs w:val="21"/>
        </w:rPr>
        <w:t>;</w:t>
      </w:r>
    </w:p>
    <w:p w14:paraId="15EF18A5" w14:textId="2AC86180" w:rsidR="00B06F5C" w:rsidRPr="00CF02F6" w:rsidRDefault="00FB49DC"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t>Globa</w:t>
      </w:r>
      <w:r w:rsidR="0020669D">
        <w:rPr>
          <w:rFonts w:ascii="Corbel" w:eastAsia="Corbel" w:hAnsi="Corbel"/>
          <w:sz w:val="21"/>
          <w:szCs w:val="21"/>
        </w:rPr>
        <w:t xml:space="preserve">al stappenplan </w:t>
      </w:r>
      <w:r w:rsidRPr="00CF02F6">
        <w:rPr>
          <w:rFonts w:ascii="Corbel" w:eastAsia="Corbel" w:hAnsi="Corbel"/>
          <w:sz w:val="21"/>
          <w:szCs w:val="21"/>
        </w:rPr>
        <w:t xml:space="preserve">voor de gehele looptijd </w:t>
      </w:r>
      <w:r w:rsidR="0020669D">
        <w:rPr>
          <w:rFonts w:ascii="Corbel" w:eastAsia="Corbel" w:hAnsi="Corbel"/>
          <w:sz w:val="21"/>
          <w:szCs w:val="21"/>
        </w:rPr>
        <w:t xml:space="preserve">van de </w:t>
      </w:r>
      <w:r w:rsidR="00FF1190">
        <w:rPr>
          <w:rFonts w:ascii="Corbel" w:eastAsia="Corbel" w:hAnsi="Corbel"/>
          <w:sz w:val="21"/>
          <w:szCs w:val="21"/>
        </w:rPr>
        <w:t>O</w:t>
      </w:r>
      <w:r w:rsidR="0020669D">
        <w:rPr>
          <w:rFonts w:ascii="Corbel" w:eastAsia="Corbel" w:hAnsi="Corbel"/>
          <w:sz w:val="21"/>
          <w:szCs w:val="21"/>
        </w:rPr>
        <w:t>pdracht</w:t>
      </w:r>
      <w:r w:rsidR="00A56E40">
        <w:rPr>
          <w:rFonts w:ascii="Corbel" w:eastAsia="Corbel" w:hAnsi="Corbel"/>
          <w:sz w:val="21"/>
          <w:szCs w:val="21"/>
        </w:rPr>
        <w:t xml:space="preserve">. </w:t>
      </w:r>
      <w:r w:rsidR="00B06F5C" w:rsidRPr="00CF02F6">
        <w:rPr>
          <w:rFonts w:ascii="Corbel" w:eastAsia="Corbel" w:hAnsi="Corbel"/>
          <w:sz w:val="21"/>
          <w:szCs w:val="21"/>
        </w:rPr>
        <w:t xml:space="preserve">Minimaal </w:t>
      </w:r>
      <w:r w:rsidR="00FD3D84">
        <w:rPr>
          <w:rFonts w:ascii="Corbel" w:eastAsia="Corbel" w:hAnsi="Corbel"/>
          <w:sz w:val="21"/>
          <w:szCs w:val="21"/>
        </w:rPr>
        <w:t xml:space="preserve">is hier in opgenomen </w:t>
      </w:r>
      <w:r w:rsidR="0007123D">
        <w:rPr>
          <w:rFonts w:ascii="Corbel" w:eastAsia="Corbel" w:hAnsi="Corbel"/>
          <w:sz w:val="21"/>
          <w:szCs w:val="21"/>
        </w:rPr>
        <w:t xml:space="preserve">de planning van de </w:t>
      </w:r>
      <w:r w:rsidR="00A56E40" w:rsidRPr="00CF02F6">
        <w:rPr>
          <w:rFonts w:ascii="Corbel" w:eastAsia="Corbel" w:hAnsi="Corbel"/>
          <w:sz w:val="21"/>
          <w:szCs w:val="21"/>
        </w:rPr>
        <w:t>tussentijdse oplevering deelproducten (verspreiding inzet over 2025-2028)</w:t>
      </w:r>
      <w:r w:rsidR="0007123D">
        <w:rPr>
          <w:rFonts w:ascii="Corbel" w:eastAsia="Corbel" w:hAnsi="Corbel"/>
          <w:sz w:val="21"/>
          <w:szCs w:val="21"/>
        </w:rPr>
        <w:t xml:space="preserve"> en</w:t>
      </w:r>
      <w:r w:rsidR="00A56E40" w:rsidRPr="00CF02F6">
        <w:rPr>
          <w:rFonts w:ascii="Corbel" w:eastAsia="Corbel" w:hAnsi="Corbel"/>
          <w:sz w:val="21"/>
          <w:szCs w:val="21"/>
        </w:rPr>
        <w:t xml:space="preserve"> </w:t>
      </w:r>
      <w:r w:rsidR="00B06F5C" w:rsidRPr="00CF02F6">
        <w:rPr>
          <w:rFonts w:ascii="Corbel" w:eastAsia="Corbel" w:hAnsi="Corbel"/>
          <w:sz w:val="21"/>
          <w:szCs w:val="21"/>
        </w:rPr>
        <w:t xml:space="preserve">wordt aangegeven hoe de verschillende onderdelen uit het PvE zullen worden ingevuld en wat daarbij nodig </w:t>
      </w:r>
      <w:r w:rsidR="00B00787" w:rsidRPr="00CF02F6">
        <w:rPr>
          <w:rFonts w:ascii="Corbel" w:eastAsia="Corbel" w:hAnsi="Corbel"/>
          <w:sz w:val="21"/>
          <w:szCs w:val="21"/>
        </w:rPr>
        <w:t xml:space="preserve">is </w:t>
      </w:r>
      <w:r w:rsidR="00B06F5C" w:rsidRPr="00CF02F6">
        <w:rPr>
          <w:rFonts w:ascii="Corbel" w:eastAsia="Corbel" w:hAnsi="Corbel"/>
          <w:sz w:val="21"/>
          <w:szCs w:val="21"/>
        </w:rPr>
        <w:t>van de Opdrachtgever en andere partijen</w:t>
      </w:r>
      <w:r w:rsidR="25A1D237" w:rsidRPr="1B09C3AE">
        <w:rPr>
          <w:rFonts w:ascii="Corbel" w:eastAsia="Corbel" w:hAnsi="Corbel"/>
          <w:sz w:val="21"/>
          <w:szCs w:val="21"/>
        </w:rPr>
        <w:t>;</w:t>
      </w:r>
    </w:p>
    <w:p w14:paraId="735D20E2" w14:textId="132FC123" w:rsidR="00CE080E" w:rsidRPr="00CF02F6" w:rsidRDefault="00CE080E"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t>Minimaal 3 en maximaal 5 risico</w:t>
      </w:r>
      <w:r w:rsidR="00E3436D">
        <w:rPr>
          <w:rFonts w:ascii="Corbel" w:eastAsia="Corbel" w:hAnsi="Corbel"/>
          <w:sz w:val="21"/>
          <w:szCs w:val="21"/>
        </w:rPr>
        <w:t>’</w:t>
      </w:r>
      <w:r w:rsidRPr="00CF02F6">
        <w:rPr>
          <w:rFonts w:ascii="Corbel" w:eastAsia="Corbel" w:hAnsi="Corbel"/>
          <w:sz w:val="21"/>
          <w:szCs w:val="21"/>
        </w:rPr>
        <w:t>s</w:t>
      </w:r>
      <w:r w:rsidR="00174C3A">
        <w:rPr>
          <w:rFonts w:ascii="Corbel" w:eastAsia="Corbel" w:hAnsi="Corbel"/>
          <w:sz w:val="21"/>
          <w:szCs w:val="21"/>
        </w:rPr>
        <w:t xml:space="preserve"> voor</w:t>
      </w:r>
      <w:r w:rsidR="00E3436D">
        <w:rPr>
          <w:rFonts w:ascii="Corbel" w:eastAsia="Corbel" w:hAnsi="Corbel"/>
          <w:sz w:val="21"/>
          <w:szCs w:val="21"/>
        </w:rPr>
        <w:t xml:space="preserve"> het project</w:t>
      </w:r>
      <w:r w:rsidRPr="00CF02F6">
        <w:rPr>
          <w:rFonts w:ascii="Corbel" w:eastAsia="Corbel" w:hAnsi="Corbel"/>
          <w:sz w:val="21"/>
          <w:szCs w:val="21"/>
        </w:rPr>
        <w:t xml:space="preserve">, inclusief </w:t>
      </w:r>
      <w:r w:rsidRPr="7D4DED1E">
        <w:rPr>
          <w:rFonts w:ascii="Corbel" w:eastAsia="Corbel" w:hAnsi="Corbel"/>
          <w:sz w:val="21"/>
          <w:szCs w:val="21"/>
        </w:rPr>
        <w:t>maatregelen</w:t>
      </w:r>
      <w:r w:rsidRPr="00CF02F6">
        <w:rPr>
          <w:rFonts w:ascii="Corbel" w:eastAsia="Corbel" w:hAnsi="Corbel"/>
          <w:sz w:val="21"/>
          <w:szCs w:val="21"/>
        </w:rPr>
        <w:t xml:space="preserve"> </w:t>
      </w:r>
      <w:r w:rsidR="00E23D9B">
        <w:rPr>
          <w:rFonts w:ascii="Corbel" w:eastAsia="Corbel" w:hAnsi="Corbel"/>
          <w:sz w:val="21"/>
          <w:szCs w:val="21"/>
        </w:rPr>
        <w:t>om deze risico’s af te dekken</w:t>
      </w:r>
      <w:r w:rsidR="148C7670" w:rsidRPr="1B09C3AE">
        <w:rPr>
          <w:rFonts w:ascii="Corbel" w:eastAsia="Corbel" w:hAnsi="Corbel"/>
          <w:sz w:val="21"/>
          <w:szCs w:val="21"/>
        </w:rPr>
        <w:t>;</w:t>
      </w:r>
    </w:p>
    <w:p w14:paraId="7238C828" w14:textId="453A043B" w:rsidR="00CE080E" w:rsidRPr="00CF02F6" w:rsidRDefault="00B06F5C" w:rsidP="00E070B5">
      <w:pPr>
        <w:pStyle w:val="Default"/>
        <w:numPr>
          <w:ilvl w:val="0"/>
          <w:numId w:val="26"/>
        </w:numPr>
        <w:spacing w:line="276" w:lineRule="auto"/>
        <w:ind w:left="1267"/>
        <w:rPr>
          <w:rFonts w:ascii="Corbel" w:eastAsia="Corbel" w:hAnsi="Corbel"/>
          <w:sz w:val="21"/>
          <w:szCs w:val="21"/>
        </w:rPr>
      </w:pPr>
      <w:r w:rsidRPr="00CF02F6">
        <w:rPr>
          <w:rFonts w:ascii="Corbel" w:eastAsia="Corbel" w:hAnsi="Corbel"/>
          <w:sz w:val="21"/>
          <w:szCs w:val="21"/>
        </w:rPr>
        <w:t>Een</w:t>
      </w:r>
      <w:r w:rsidR="00893B59">
        <w:rPr>
          <w:rFonts w:ascii="Corbel" w:eastAsia="Corbel" w:hAnsi="Corbel"/>
          <w:sz w:val="21"/>
          <w:szCs w:val="21"/>
        </w:rPr>
        <w:t xml:space="preserve"> eerste uitwerking </w:t>
      </w:r>
      <w:r w:rsidR="00C92F38">
        <w:rPr>
          <w:rFonts w:ascii="Corbel" w:eastAsia="Corbel" w:hAnsi="Corbel"/>
          <w:sz w:val="21"/>
          <w:szCs w:val="21"/>
        </w:rPr>
        <w:t xml:space="preserve">op </w:t>
      </w:r>
      <w:r w:rsidR="00DC24C9" w:rsidRPr="00CF02F6">
        <w:rPr>
          <w:rFonts w:ascii="Corbel" w:eastAsia="Corbel" w:hAnsi="Corbel"/>
          <w:sz w:val="21"/>
          <w:szCs w:val="21"/>
        </w:rPr>
        <w:t xml:space="preserve">hoofdlijnen </w:t>
      </w:r>
      <w:r w:rsidR="0048496F">
        <w:rPr>
          <w:rFonts w:ascii="Corbel" w:eastAsia="Corbel" w:hAnsi="Corbel"/>
          <w:sz w:val="21"/>
          <w:szCs w:val="21"/>
        </w:rPr>
        <w:t xml:space="preserve">van </w:t>
      </w:r>
      <w:r w:rsidR="00020998">
        <w:rPr>
          <w:rFonts w:ascii="Corbel" w:eastAsia="Corbel" w:hAnsi="Corbel"/>
          <w:sz w:val="21"/>
          <w:szCs w:val="21"/>
        </w:rPr>
        <w:t xml:space="preserve">hoe </w:t>
      </w:r>
      <w:r w:rsidR="00BC7911">
        <w:rPr>
          <w:rFonts w:ascii="Corbel" w:eastAsia="Corbel" w:hAnsi="Corbel"/>
          <w:sz w:val="21"/>
          <w:szCs w:val="21"/>
        </w:rPr>
        <w:t>(</w:t>
      </w:r>
      <w:r w:rsidR="00DC24C9" w:rsidRPr="00CF02F6">
        <w:rPr>
          <w:rFonts w:ascii="Corbel" w:eastAsia="Corbel" w:hAnsi="Corbel"/>
          <w:sz w:val="21"/>
          <w:szCs w:val="21"/>
        </w:rPr>
        <w:t>externe</w:t>
      </w:r>
      <w:r w:rsidR="00BC7911">
        <w:rPr>
          <w:rFonts w:ascii="Corbel" w:eastAsia="Corbel" w:hAnsi="Corbel"/>
          <w:sz w:val="21"/>
          <w:szCs w:val="21"/>
        </w:rPr>
        <w:t>)</w:t>
      </w:r>
      <w:r w:rsidR="00DC24C9" w:rsidRPr="00CF02F6">
        <w:rPr>
          <w:rFonts w:ascii="Corbel" w:eastAsia="Corbel" w:hAnsi="Corbel"/>
          <w:sz w:val="21"/>
          <w:szCs w:val="21"/>
        </w:rPr>
        <w:t xml:space="preserve"> stakeholders </w:t>
      </w:r>
      <w:r w:rsidRPr="00CF02F6">
        <w:rPr>
          <w:rFonts w:ascii="Corbel" w:eastAsia="Corbel" w:hAnsi="Corbel"/>
          <w:sz w:val="21"/>
          <w:szCs w:val="21"/>
        </w:rPr>
        <w:t xml:space="preserve"> </w:t>
      </w:r>
      <w:r w:rsidR="007F0635" w:rsidRPr="00CF02F6">
        <w:rPr>
          <w:rFonts w:ascii="Corbel" w:eastAsia="Corbel" w:hAnsi="Corbel"/>
          <w:sz w:val="21"/>
          <w:szCs w:val="21"/>
        </w:rPr>
        <w:t>(o.a. bevoegd gezag, stadsdelen, corporaties) betrokken zullen worden bij het opstellen van het SMP</w:t>
      </w:r>
      <w:r w:rsidR="678401C1" w:rsidRPr="1B09C3AE">
        <w:rPr>
          <w:rFonts w:ascii="Corbel" w:eastAsia="Corbel" w:hAnsi="Corbel"/>
          <w:sz w:val="21"/>
          <w:szCs w:val="21"/>
        </w:rPr>
        <w:t>.</w:t>
      </w:r>
    </w:p>
    <w:p w14:paraId="2C98042C" w14:textId="310B8F1F" w:rsidR="00EB7703" w:rsidRPr="00950120" w:rsidRDefault="00EB7703" w:rsidP="00E070B5">
      <w:pPr>
        <w:pStyle w:val="Default"/>
        <w:numPr>
          <w:ilvl w:val="0"/>
          <w:numId w:val="22"/>
        </w:numPr>
        <w:spacing w:line="276" w:lineRule="auto"/>
        <w:ind w:left="570"/>
        <w:rPr>
          <w:rFonts w:ascii="Corbel" w:hAnsi="Corbel" w:cstheme="minorBidi"/>
          <w:sz w:val="21"/>
          <w:szCs w:val="21"/>
        </w:rPr>
      </w:pPr>
      <w:r w:rsidRPr="00950120">
        <w:rPr>
          <w:rFonts w:ascii="Corbel" w:hAnsi="Corbel" w:cstheme="minorBidi"/>
          <w:sz w:val="21"/>
          <w:szCs w:val="21"/>
        </w:rPr>
        <w:t xml:space="preserve">Het Plan van Aanpak </w:t>
      </w:r>
      <w:r w:rsidR="00D11E0E" w:rsidRPr="00950120">
        <w:rPr>
          <w:rFonts w:ascii="Corbel" w:hAnsi="Corbel" w:cstheme="minorBidi"/>
          <w:sz w:val="21"/>
          <w:szCs w:val="21"/>
        </w:rPr>
        <w:t>is</w:t>
      </w:r>
      <w:r w:rsidR="00D209E6" w:rsidRPr="00950120">
        <w:rPr>
          <w:rFonts w:ascii="Corbel" w:hAnsi="Corbel" w:cstheme="minorBidi"/>
          <w:sz w:val="21"/>
          <w:szCs w:val="21"/>
        </w:rPr>
        <w:t xml:space="preserve"> maximaal 10 A4 </w:t>
      </w:r>
      <w:r w:rsidR="00CA31CA" w:rsidRPr="00950120">
        <w:rPr>
          <w:rFonts w:ascii="Corbel" w:hAnsi="Corbel" w:cstheme="minorBidi"/>
          <w:sz w:val="21"/>
          <w:szCs w:val="21"/>
        </w:rPr>
        <w:t xml:space="preserve">in </w:t>
      </w:r>
      <w:r w:rsidR="00F56958" w:rsidRPr="00950120">
        <w:rPr>
          <w:rFonts w:ascii="Corbel" w:hAnsi="Corbel" w:cstheme="minorBidi"/>
          <w:sz w:val="21"/>
          <w:szCs w:val="21"/>
        </w:rPr>
        <w:t>lettertype Arial</w:t>
      </w:r>
      <w:r w:rsidR="00123802" w:rsidRPr="00950120">
        <w:rPr>
          <w:rFonts w:ascii="Corbel" w:hAnsi="Corbel" w:cstheme="minorBidi"/>
          <w:sz w:val="21"/>
          <w:szCs w:val="21"/>
        </w:rPr>
        <w:t>, tekengrootte 10</w:t>
      </w:r>
      <w:r w:rsidR="00DD6658" w:rsidRPr="00950120">
        <w:rPr>
          <w:rFonts w:ascii="Corbel" w:hAnsi="Corbel" w:cstheme="minorBidi"/>
          <w:sz w:val="21"/>
          <w:szCs w:val="21"/>
        </w:rPr>
        <w:t>, exclusief</w:t>
      </w:r>
      <w:r w:rsidR="006D67B6" w:rsidRPr="00950120">
        <w:rPr>
          <w:rFonts w:ascii="Corbel" w:hAnsi="Corbel" w:cstheme="minorBidi"/>
          <w:sz w:val="21"/>
          <w:szCs w:val="21"/>
        </w:rPr>
        <w:t xml:space="preserve"> 2 e</w:t>
      </w:r>
      <w:r w:rsidR="00DD6658" w:rsidRPr="00950120">
        <w:rPr>
          <w:rFonts w:ascii="Corbel" w:hAnsi="Corbel" w:cstheme="minorBidi"/>
          <w:sz w:val="21"/>
          <w:szCs w:val="21"/>
        </w:rPr>
        <w:t xml:space="preserve">ventuele bijlagen van </w:t>
      </w:r>
      <w:r w:rsidR="0022513C" w:rsidRPr="00950120">
        <w:rPr>
          <w:rFonts w:ascii="Corbel" w:hAnsi="Corbel" w:cstheme="minorBidi"/>
          <w:sz w:val="21"/>
          <w:szCs w:val="21"/>
        </w:rPr>
        <w:t xml:space="preserve">ieder max 2 A4. </w:t>
      </w:r>
    </w:p>
    <w:p w14:paraId="4F48F1D1" w14:textId="2114AB70" w:rsidR="00C33DDD" w:rsidRPr="00CF02F6" w:rsidRDefault="00C33DDD" w:rsidP="00E070B5">
      <w:pPr>
        <w:pStyle w:val="Default"/>
        <w:numPr>
          <w:ilvl w:val="0"/>
          <w:numId w:val="22"/>
        </w:numPr>
        <w:spacing w:line="276" w:lineRule="auto"/>
        <w:ind w:left="570"/>
        <w:rPr>
          <w:rFonts w:ascii="Corbel" w:hAnsi="Corbel" w:cstheme="minorBidi"/>
          <w:sz w:val="21"/>
          <w:szCs w:val="21"/>
        </w:rPr>
      </w:pPr>
      <w:r w:rsidRPr="00CF02F6">
        <w:rPr>
          <w:rFonts w:ascii="Corbel" w:hAnsi="Corbel" w:cstheme="minorBidi"/>
          <w:sz w:val="21"/>
          <w:szCs w:val="21"/>
        </w:rPr>
        <w:t xml:space="preserve">Indien de </w:t>
      </w:r>
      <w:r w:rsidR="00A95CCA" w:rsidRPr="00CF02F6">
        <w:rPr>
          <w:rFonts w:ascii="Corbel" w:hAnsi="Corbel" w:cstheme="minorBidi"/>
          <w:sz w:val="21"/>
          <w:szCs w:val="21"/>
        </w:rPr>
        <w:t>O</w:t>
      </w:r>
      <w:r w:rsidRPr="00CF02F6">
        <w:rPr>
          <w:rFonts w:ascii="Corbel" w:hAnsi="Corbel" w:cstheme="minorBidi"/>
          <w:sz w:val="21"/>
          <w:szCs w:val="21"/>
        </w:rPr>
        <w:t xml:space="preserve">pdrachtgever niet akkoord gaat met het Plan van Aanpak, dan kan de </w:t>
      </w:r>
      <w:r w:rsidR="00A55D9B">
        <w:rPr>
          <w:rFonts w:ascii="Corbel" w:hAnsi="Corbel" w:cstheme="minorBidi"/>
          <w:sz w:val="21"/>
          <w:szCs w:val="21"/>
        </w:rPr>
        <w:t>G</w:t>
      </w:r>
      <w:r w:rsidRPr="00CF02F6">
        <w:rPr>
          <w:rFonts w:ascii="Corbel" w:hAnsi="Corbel" w:cstheme="minorBidi"/>
          <w:sz w:val="21"/>
          <w:szCs w:val="21"/>
        </w:rPr>
        <w:t>emeente ervoor kiezen om de inschrijving ter zijde te leggen.</w:t>
      </w:r>
      <w:r w:rsidR="002C5A44" w:rsidRPr="00CF02F6">
        <w:rPr>
          <w:rFonts w:ascii="Corbel" w:hAnsi="Corbel" w:cstheme="minorBidi"/>
          <w:sz w:val="21"/>
          <w:szCs w:val="21"/>
        </w:rPr>
        <w:t xml:space="preserve"> </w:t>
      </w:r>
    </w:p>
    <w:p w14:paraId="0F70CAAF" w14:textId="152CD78F" w:rsidR="00400DC8" w:rsidRPr="00716CFB" w:rsidRDefault="00400DC8" w:rsidP="00716CFB">
      <w:pPr>
        <w:pStyle w:val="Kop3"/>
        <w:spacing w:line="276" w:lineRule="auto"/>
        <w:rPr>
          <w:rFonts w:eastAsiaTheme="majorEastAsia" w:cstheme="majorBidi"/>
        </w:rPr>
      </w:pPr>
      <w:bookmarkStart w:id="14" w:name="_Toc178337678"/>
      <w:bookmarkStart w:id="15" w:name="_Toc162950523"/>
      <w:r w:rsidRPr="00716CFB">
        <w:rPr>
          <w:rFonts w:eastAsiaTheme="majorEastAsia" w:cstheme="majorBidi"/>
        </w:rPr>
        <w:t xml:space="preserve">Eisen ten aanzien van de </w:t>
      </w:r>
      <w:bookmarkEnd w:id="14"/>
      <w:r w:rsidRPr="00716CFB">
        <w:rPr>
          <w:rFonts w:eastAsiaTheme="majorEastAsia" w:cstheme="majorBidi"/>
        </w:rPr>
        <w:t>facturatie</w:t>
      </w:r>
    </w:p>
    <w:p w14:paraId="72408E92" w14:textId="57EF4119" w:rsidR="007E1A9F" w:rsidRPr="004F5B27" w:rsidRDefault="00FF1568" w:rsidP="00E070B5">
      <w:pPr>
        <w:pStyle w:val="Default"/>
        <w:numPr>
          <w:ilvl w:val="0"/>
          <w:numId w:val="23"/>
        </w:numPr>
        <w:spacing w:line="276" w:lineRule="auto"/>
        <w:ind w:left="570"/>
        <w:rPr>
          <w:rFonts w:ascii="Corbel" w:hAnsi="Corbel"/>
          <w:b/>
          <w:bCs/>
          <w:sz w:val="21"/>
          <w:szCs w:val="21"/>
        </w:rPr>
      </w:pPr>
      <w:bookmarkStart w:id="16" w:name="_Toc178337681"/>
      <w:r w:rsidRPr="00821A6F">
        <w:rPr>
          <w:rFonts w:ascii="Corbel" w:hAnsi="Corbel"/>
        </w:rPr>
        <w:t xml:space="preserve"> </w:t>
      </w:r>
      <w:r w:rsidR="00400DC8" w:rsidRPr="004F5B27">
        <w:rPr>
          <w:rFonts w:ascii="Corbel" w:hAnsi="Corbel"/>
          <w:b/>
          <w:bCs/>
          <w:sz w:val="21"/>
          <w:szCs w:val="21"/>
        </w:rPr>
        <w:t xml:space="preserve">Nieuw financieel- en inkoopsysteem van de </w:t>
      </w:r>
      <w:r w:rsidR="00AF6779">
        <w:rPr>
          <w:rFonts w:ascii="Corbel" w:hAnsi="Corbel"/>
          <w:b/>
          <w:bCs/>
          <w:sz w:val="21"/>
          <w:szCs w:val="21"/>
        </w:rPr>
        <w:t>g</w:t>
      </w:r>
      <w:r w:rsidR="00673BC0" w:rsidRPr="004F5B27">
        <w:rPr>
          <w:rFonts w:ascii="Corbel" w:hAnsi="Corbel"/>
          <w:b/>
          <w:bCs/>
          <w:sz w:val="21"/>
          <w:szCs w:val="21"/>
        </w:rPr>
        <w:t xml:space="preserve">emeente </w:t>
      </w:r>
      <w:r w:rsidR="00400DC8" w:rsidRPr="004F5B27">
        <w:rPr>
          <w:rFonts w:ascii="Corbel" w:hAnsi="Corbel"/>
          <w:b/>
          <w:bCs/>
          <w:sz w:val="21"/>
          <w:szCs w:val="21"/>
        </w:rPr>
        <w:t>Amsterdam</w:t>
      </w:r>
      <w:bookmarkEnd w:id="15"/>
      <w:bookmarkEnd w:id="16"/>
    </w:p>
    <w:p w14:paraId="5D5311E3" w14:textId="3FC37FD5" w:rsidR="00400DC8" w:rsidRPr="00CF02F6" w:rsidRDefault="00400DC8" w:rsidP="00DD70AE">
      <w:pPr>
        <w:spacing w:line="276" w:lineRule="auto"/>
        <w:ind w:left="210"/>
        <w:rPr>
          <w:rFonts w:eastAsia="Corbel"/>
        </w:rPr>
      </w:pPr>
      <w:r w:rsidRPr="00CF02F6">
        <w:rPr>
          <w:rFonts w:eastAsia="Corbel"/>
        </w:rPr>
        <w:t xml:space="preserve">De </w:t>
      </w:r>
      <w:r w:rsidR="00AF6779">
        <w:rPr>
          <w:rFonts w:eastAsia="Corbel"/>
        </w:rPr>
        <w:t>g</w:t>
      </w:r>
      <w:r w:rsidR="000C4690" w:rsidRPr="00CF02F6">
        <w:rPr>
          <w:rFonts w:eastAsia="Corbel"/>
        </w:rPr>
        <w:t>emeente</w:t>
      </w:r>
      <w:r w:rsidRPr="00CF02F6">
        <w:rPr>
          <w:rFonts w:eastAsia="Corbel"/>
        </w:rPr>
        <w:t xml:space="preserve"> Amsterdam neemt vanaf 1 januari 2025 een nieuw financieel- en inkoopsysteem in gebruik. Het betreft het SAP S/4 HANA voor de financiële administratie en het daaraan gekoppelde SAP Ariba voor het contractmanagement en de inkooporders. Een koppeling met S</w:t>
      </w:r>
      <w:r w:rsidR="007D043D">
        <w:rPr>
          <w:rFonts w:eastAsia="Corbel"/>
        </w:rPr>
        <w:t>AP</w:t>
      </w:r>
      <w:r w:rsidRPr="00CF02F6">
        <w:rPr>
          <w:rFonts w:eastAsia="Corbel"/>
        </w:rPr>
        <w:t xml:space="preserve"> Business Network is van belang bij het ontvangen van inkooporders en bij het factureren aan de </w:t>
      </w:r>
      <w:r w:rsidR="00C942B2" w:rsidRPr="00CF02F6">
        <w:rPr>
          <w:rFonts w:eastAsia="Corbel"/>
        </w:rPr>
        <w:t>Opdrachtgever</w:t>
      </w:r>
      <w:r w:rsidRPr="00CF02F6">
        <w:rPr>
          <w:rFonts w:eastAsia="Corbel"/>
        </w:rPr>
        <w:t>. Van</w:t>
      </w:r>
      <w:r w:rsidR="004B4DC5">
        <w:rPr>
          <w:rFonts w:eastAsia="Corbel"/>
        </w:rPr>
        <w:t xml:space="preserve"> de</w:t>
      </w:r>
      <w:r w:rsidRPr="00CF02F6">
        <w:rPr>
          <w:rFonts w:eastAsia="Corbel"/>
        </w:rPr>
        <w:t xml:space="preserve"> </w:t>
      </w:r>
      <w:r w:rsidR="00943A21" w:rsidRPr="00CF02F6">
        <w:rPr>
          <w:rFonts w:eastAsia="Corbel"/>
        </w:rPr>
        <w:t>Opdrachtnemer</w:t>
      </w:r>
      <w:r w:rsidRPr="00CF02F6">
        <w:rPr>
          <w:rFonts w:eastAsia="Corbel"/>
        </w:rPr>
        <w:t xml:space="preserve"> wordt verwacht dat deze, voor eigen kosten, een aansluiting realiseert op dit netwerk per 1 januari 2025.</w:t>
      </w:r>
    </w:p>
    <w:p w14:paraId="56E22B5F" w14:textId="77777777" w:rsidR="00400DC8" w:rsidRPr="00CF02F6" w:rsidRDefault="00400DC8" w:rsidP="00DD70AE">
      <w:pPr>
        <w:spacing w:line="276" w:lineRule="auto"/>
        <w:ind w:left="210"/>
        <w:rPr>
          <w:rFonts w:eastAsia="Corbel"/>
        </w:rPr>
      </w:pPr>
    </w:p>
    <w:p w14:paraId="3DA6C9A8" w14:textId="2CA48E80" w:rsidR="00400DC8" w:rsidRPr="00CF02F6" w:rsidRDefault="00400DC8" w:rsidP="00DD70AE">
      <w:pPr>
        <w:spacing w:line="276" w:lineRule="auto"/>
        <w:ind w:left="210"/>
        <w:rPr>
          <w:rFonts w:eastAsia="Corbel"/>
        </w:rPr>
      </w:pPr>
      <w:r w:rsidRPr="00CF02F6">
        <w:rPr>
          <w:rFonts w:eastAsia="Corbel"/>
        </w:rPr>
        <w:t xml:space="preserve">Op dit moment is de inrichting van het systeem nog volop gaande. Indien de </w:t>
      </w:r>
      <w:r w:rsidR="00AF6779">
        <w:rPr>
          <w:rFonts w:eastAsia="Corbel"/>
        </w:rPr>
        <w:t>g</w:t>
      </w:r>
      <w:r w:rsidR="000C4690" w:rsidRPr="00CF02F6">
        <w:rPr>
          <w:rFonts w:eastAsia="Corbel"/>
        </w:rPr>
        <w:t>emeente</w:t>
      </w:r>
      <w:r w:rsidRPr="00CF02F6">
        <w:rPr>
          <w:rFonts w:eastAsia="Corbel"/>
        </w:rPr>
        <w:t xml:space="preserve"> Amsterdam overgaat tot ingebruikname van deze functionaliteit, dan zal dat worden afgestemd met de betrokken</w:t>
      </w:r>
      <w:r w:rsidR="00E3338F">
        <w:rPr>
          <w:rFonts w:eastAsia="Corbel"/>
        </w:rPr>
        <w:t xml:space="preserve"> van de</w:t>
      </w:r>
      <w:r w:rsidRPr="00CF02F6">
        <w:rPr>
          <w:rFonts w:eastAsia="Corbel"/>
        </w:rPr>
        <w:t xml:space="preserve"> </w:t>
      </w:r>
      <w:r w:rsidR="00943A21" w:rsidRPr="00CF02F6">
        <w:rPr>
          <w:rFonts w:eastAsia="Corbel"/>
        </w:rPr>
        <w:t>Opdrachtnemer</w:t>
      </w:r>
      <w:r w:rsidR="00390E73" w:rsidRPr="00CF02F6">
        <w:rPr>
          <w:rFonts w:eastAsia="Corbel"/>
        </w:rPr>
        <w:t xml:space="preserve"> </w:t>
      </w:r>
      <w:r w:rsidRPr="00CF02F6">
        <w:rPr>
          <w:rFonts w:eastAsia="Corbel"/>
        </w:rPr>
        <w:t xml:space="preserve">en van de </w:t>
      </w:r>
      <w:r w:rsidR="00C942B2" w:rsidRPr="00CF02F6">
        <w:rPr>
          <w:rFonts w:eastAsia="Corbel"/>
        </w:rPr>
        <w:t>Opdrachtgever</w:t>
      </w:r>
      <w:r w:rsidRPr="00CF02F6">
        <w:rPr>
          <w:rFonts w:eastAsia="Corbel"/>
        </w:rPr>
        <w:t>.</w:t>
      </w:r>
    </w:p>
    <w:p w14:paraId="47AA61E5" w14:textId="5332E367" w:rsidR="00874109" w:rsidRPr="004F5B27" w:rsidRDefault="000A6DDC" w:rsidP="00E070B5">
      <w:pPr>
        <w:pStyle w:val="Kop4"/>
        <w:numPr>
          <w:ilvl w:val="0"/>
          <w:numId w:val="23"/>
        </w:numPr>
        <w:spacing w:line="276" w:lineRule="auto"/>
        <w:rPr>
          <w:rFonts w:eastAsia="Corbel"/>
          <w:bCs w:val="0"/>
        </w:rPr>
      </w:pPr>
      <w:r w:rsidRPr="004F5B27">
        <w:rPr>
          <w:rFonts w:eastAsia="Corbel"/>
          <w:bCs w:val="0"/>
        </w:rPr>
        <w:t>Wijze</w:t>
      </w:r>
      <w:r w:rsidR="007A2B58" w:rsidRPr="004F5B27">
        <w:rPr>
          <w:rFonts w:eastAsia="Corbel"/>
          <w:bCs w:val="0"/>
        </w:rPr>
        <w:t xml:space="preserve"> van </w:t>
      </w:r>
      <w:r w:rsidR="00874109" w:rsidRPr="004F5B27">
        <w:rPr>
          <w:rFonts w:eastAsia="Corbel"/>
          <w:bCs w:val="0"/>
        </w:rPr>
        <w:t xml:space="preserve"> factureren </w:t>
      </w:r>
    </w:p>
    <w:p w14:paraId="3AD8762D" w14:textId="5E1E8FE0" w:rsidR="00187A32" w:rsidRPr="00CF02F6" w:rsidRDefault="00F951E5" w:rsidP="00A566D4">
      <w:pPr>
        <w:spacing w:line="276" w:lineRule="auto"/>
        <w:ind w:left="210"/>
        <w:rPr>
          <w:rFonts w:eastAsia="Corbel"/>
          <w:b/>
          <w:bCs/>
        </w:rPr>
      </w:pPr>
      <w:r w:rsidRPr="00CF02F6">
        <w:rPr>
          <w:rFonts w:eastAsia="Corbel"/>
          <w:b/>
          <w:bCs/>
        </w:rPr>
        <w:t xml:space="preserve">Facturatie </w:t>
      </w:r>
      <w:r w:rsidR="00296041">
        <w:rPr>
          <w:rFonts w:eastAsia="Corbel"/>
          <w:b/>
          <w:bCs/>
        </w:rPr>
        <w:t xml:space="preserve">digitale </w:t>
      </w:r>
      <w:r w:rsidR="00C735A6">
        <w:rPr>
          <w:rFonts w:eastAsia="Corbel"/>
          <w:b/>
          <w:bCs/>
        </w:rPr>
        <w:t>veld</w:t>
      </w:r>
      <w:r w:rsidR="00296041">
        <w:rPr>
          <w:rFonts w:eastAsia="Corbel"/>
          <w:b/>
          <w:bCs/>
        </w:rPr>
        <w:t>werkomgeving</w:t>
      </w:r>
    </w:p>
    <w:p w14:paraId="446B94D8" w14:textId="1F74D358" w:rsidR="00F951E5" w:rsidRPr="007A5967" w:rsidRDefault="00187A32" w:rsidP="00E070B5">
      <w:pPr>
        <w:pStyle w:val="Lijstalinea"/>
        <w:numPr>
          <w:ilvl w:val="0"/>
          <w:numId w:val="31"/>
        </w:numPr>
        <w:spacing w:line="276" w:lineRule="auto"/>
        <w:rPr>
          <w:rFonts w:eastAsia="Corbel"/>
        </w:rPr>
      </w:pPr>
      <w:r w:rsidRPr="007A5967">
        <w:rPr>
          <w:rFonts w:eastAsia="Corbel"/>
        </w:rPr>
        <w:t>Eenmalig</w:t>
      </w:r>
      <w:r w:rsidR="00E979A7">
        <w:rPr>
          <w:rFonts w:eastAsia="Corbel"/>
        </w:rPr>
        <w:t xml:space="preserve"> opstartkosten</w:t>
      </w:r>
      <w:r w:rsidRPr="007A5967">
        <w:rPr>
          <w:rFonts w:eastAsia="Corbel"/>
        </w:rPr>
        <w:t xml:space="preserve"> </w:t>
      </w:r>
      <w:r w:rsidR="006F7435" w:rsidRPr="007A5967">
        <w:rPr>
          <w:rFonts w:eastAsia="Corbel"/>
        </w:rPr>
        <w:t xml:space="preserve">in 2025 </w:t>
      </w:r>
      <w:r w:rsidRPr="007A5967">
        <w:rPr>
          <w:rFonts w:eastAsia="Corbel"/>
        </w:rPr>
        <w:t xml:space="preserve">- </w:t>
      </w:r>
      <w:r w:rsidR="00B777EA">
        <w:rPr>
          <w:rFonts w:eastAsia="Corbel"/>
        </w:rPr>
        <w:t>30</w:t>
      </w:r>
      <w:r w:rsidR="00F951E5" w:rsidRPr="007A5967">
        <w:rPr>
          <w:rFonts w:eastAsia="Corbel"/>
        </w:rPr>
        <w:t xml:space="preserve"> % </w:t>
      </w:r>
      <w:r w:rsidR="00A84DF7" w:rsidRPr="007A5967">
        <w:rPr>
          <w:rFonts w:eastAsia="Corbel"/>
        </w:rPr>
        <w:t>n</w:t>
      </w:r>
      <w:r w:rsidR="00F951E5" w:rsidRPr="007A5967">
        <w:rPr>
          <w:rFonts w:eastAsia="Corbel"/>
        </w:rPr>
        <w:t xml:space="preserve">a startbijeenkomst </w:t>
      </w:r>
      <w:r w:rsidR="00EE460E">
        <w:rPr>
          <w:rFonts w:eastAsia="Corbel"/>
        </w:rPr>
        <w:t xml:space="preserve">met </w:t>
      </w:r>
      <w:r w:rsidR="00F951E5" w:rsidRPr="007A5967">
        <w:rPr>
          <w:rFonts w:eastAsia="Corbel"/>
        </w:rPr>
        <w:t xml:space="preserve">Opdrachtgever </w:t>
      </w:r>
    </w:p>
    <w:p w14:paraId="791A4A14" w14:textId="14A0168F" w:rsidR="003016AA" w:rsidRPr="007A5967" w:rsidRDefault="00B777EA" w:rsidP="00E070B5">
      <w:pPr>
        <w:pStyle w:val="Lijstalinea"/>
        <w:numPr>
          <w:ilvl w:val="0"/>
          <w:numId w:val="31"/>
        </w:numPr>
        <w:spacing w:line="276" w:lineRule="auto"/>
        <w:rPr>
          <w:rFonts w:eastAsia="Corbel"/>
        </w:rPr>
      </w:pPr>
      <w:r>
        <w:rPr>
          <w:rFonts w:eastAsia="Corbel"/>
        </w:rPr>
        <w:t xml:space="preserve">10 </w:t>
      </w:r>
      <w:r w:rsidR="00F951E5" w:rsidRPr="007A5967">
        <w:rPr>
          <w:rFonts w:eastAsia="Corbel"/>
        </w:rPr>
        <w:t>% Na oplevering veldwerkomgevin</w:t>
      </w:r>
      <w:r w:rsidR="00A84DF7" w:rsidRPr="007A5967">
        <w:rPr>
          <w:rFonts w:eastAsia="Corbel"/>
        </w:rPr>
        <w:t>g</w:t>
      </w:r>
      <w:r w:rsidR="00A417FA">
        <w:rPr>
          <w:rFonts w:eastAsia="Corbel"/>
        </w:rPr>
        <w:t xml:space="preserve"> </w:t>
      </w:r>
      <w:r>
        <w:rPr>
          <w:rFonts w:eastAsia="Corbel"/>
        </w:rPr>
        <w:t>per deel-SMP</w:t>
      </w:r>
      <w:r w:rsidR="00DA6423">
        <w:rPr>
          <w:rFonts w:eastAsia="Corbel"/>
        </w:rPr>
        <w:t xml:space="preserve"> per jaar</w:t>
      </w:r>
    </w:p>
    <w:p w14:paraId="5CD479DF" w14:textId="77777777" w:rsidR="00F951E5" w:rsidRPr="00CF02F6" w:rsidRDefault="00F951E5" w:rsidP="00CF02F6">
      <w:pPr>
        <w:spacing w:line="276" w:lineRule="auto"/>
        <w:rPr>
          <w:rFonts w:eastAsia="Corbel"/>
          <w:b/>
          <w:bCs/>
        </w:rPr>
      </w:pPr>
    </w:p>
    <w:p w14:paraId="005A0B4A" w14:textId="35BCBA33" w:rsidR="00F951E5" w:rsidRPr="00C04CEA" w:rsidRDefault="001A5B0F" w:rsidP="00A566D4">
      <w:pPr>
        <w:spacing w:line="276" w:lineRule="auto"/>
        <w:ind w:left="210"/>
        <w:rPr>
          <w:rFonts w:eastAsia="Corbel"/>
          <w:b/>
          <w:bCs/>
        </w:rPr>
      </w:pPr>
      <w:r w:rsidRPr="00C04CEA">
        <w:rPr>
          <w:rFonts w:eastAsia="Corbel"/>
          <w:b/>
          <w:bCs/>
        </w:rPr>
        <w:t>Facturatie</w:t>
      </w:r>
      <w:r w:rsidR="001020DA" w:rsidRPr="00C04CEA">
        <w:rPr>
          <w:rFonts w:eastAsia="Corbel"/>
          <w:b/>
          <w:bCs/>
        </w:rPr>
        <w:t xml:space="preserve"> </w:t>
      </w:r>
      <w:r w:rsidR="009F095F" w:rsidRPr="00C04CEA">
        <w:rPr>
          <w:rFonts w:eastAsia="Corbel"/>
          <w:b/>
          <w:bCs/>
        </w:rPr>
        <w:t xml:space="preserve">per </w:t>
      </w:r>
      <w:r w:rsidR="6062F92E" w:rsidRPr="00C04CEA">
        <w:rPr>
          <w:rFonts w:eastAsia="Corbel"/>
          <w:b/>
          <w:bCs/>
        </w:rPr>
        <w:t>deel-</w:t>
      </w:r>
      <w:r w:rsidR="009F095F" w:rsidRPr="00C04CEA">
        <w:rPr>
          <w:rFonts w:eastAsia="Corbel"/>
          <w:b/>
          <w:bCs/>
        </w:rPr>
        <w:t>SMP</w:t>
      </w:r>
    </w:p>
    <w:p w14:paraId="2C337FD2" w14:textId="54CE7E3C" w:rsidR="00796C9C" w:rsidRPr="00C04CEA" w:rsidRDefault="00AE6C16" w:rsidP="00E070B5">
      <w:pPr>
        <w:pStyle w:val="Lijstalinea"/>
        <w:numPr>
          <w:ilvl w:val="0"/>
          <w:numId w:val="32"/>
        </w:numPr>
        <w:spacing w:line="276" w:lineRule="auto"/>
        <w:rPr>
          <w:rFonts w:eastAsia="Corbel"/>
        </w:rPr>
      </w:pPr>
      <w:r w:rsidRPr="00C04CEA">
        <w:rPr>
          <w:rFonts w:eastAsia="Corbel"/>
        </w:rPr>
        <w:t>20</w:t>
      </w:r>
      <w:r w:rsidR="005B1AB5" w:rsidRPr="00C04CEA">
        <w:rPr>
          <w:rFonts w:eastAsia="Corbel"/>
        </w:rPr>
        <w:t>%</w:t>
      </w:r>
      <w:r w:rsidR="001117C7" w:rsidRPr="00C04CEA">
        <w:rPr>
          <w:rFonts w:eastAsia="Corbel"/>
        </w:rPr>
        <w:t xml:space="preserve"> </w:t>
      </w:r>
      <w:r w:rsidR="00796C9C" w:rsidRPr="00C04CEA">
        <w:rPr>
          <w:rFonts w:eastAsia="Corbel"/>
        </w:rPr>
        <w:t>Na startbijeenkomst(en) veldwerk deel-SMP</w:t>
      </w:r>
    </w:p>
    <w:p w14:paraId="4EBB5848" w14:textId="10D18B44" w:rsidR="00796C9C" w:rsidRPr="00C04CEA" w:rsidRDefault="00AE6C16" w:rsidP="00E070B5">
      <w:pPr>
        <w:pStyle w:val="Lijstalinea"/>
        <w:numPr>
          <w:ilvl w:val="0"/>
          <w:numId w:val="32"/>
        </w:numPr>
        <w:spacing w:line="276" w:lineRule="auto"/>
        <w:rPr>
          <w:rFonts w:eastAsia="Corbel"/>
        </w:rPr>
      </w:pPr>
      <w:r w:rsidRPr="00C04CEA">
        <w:rPr>
          <w:rFonts w:eastAsia="Corbel"/>
        </w:rPr>
        <w:t>20</w:t>
      </w:r>
      <w:r w:rsidR="00796C9C" w:rsidRPr="00C04CEA">
        <w:rPr>
          <w:rFonts w:eastAsia="Corbel"/>
        </w:rPr>
        <w:t>% Na afronding veldwerk</w:t>
      </w:r>
    </w:p>
    <w:p w14:paraId="04369674" w14:textId="4067DBD2" w:rsidR="00796C9C" w:rsidRPr="00C04CEA" w:rsidRDefault="00AE6C16" w:rsidP="00E070B5">
      <w:pPr>
        <w:pStyle w:val="Lijstalinea"/>
        <w:numPr>
          <w:ilvl w:val="0"/>
          <w:numId w:val="32"/>
        </w:numPr>
        <w:spacing w:line="276" w:lineRule="auto"/>
        <w:rPr>
          <w:rFonts w:eastAsia="Corbel"/>
        </w:rPr>
      </w:pPr>
      <w:r w:rsidRPr="00C04CEA">
        <w:rPr>
          <w:rFonts w:eastAsia="Corbel"/>
        </w:rPr>
        <w:t>20</w:t>
      </w:r>
      <w:r w:rsidR="00796C9C" w:rsidRPr="00C04CEA">
        <w:rPr>
          <w:rFonts w:eastAsia="Corbel"/>
        </w:rPr>
        <w:t>% Na leveren feedback op eindrapportage per deel-SMP</w:t>
      </w:r>
    </w:p>
    <w:p w14:paraId="196FD6D9" w14:textId="37659FC4" w:rsidR="00F951E5" w:rsidRPr="00C04CEA" w:rsidRDefault="00AE6C16" w:rsidP="00E070B5">
      <w:pPr>
        <w:pStyle w:val="Lijstalinea"/>
        <w:numPr>
          <w:ilvl w:val="0"/>
          <w:numId w:val="32"/>
        </w:numPr>
        <w:spacing w:line="276" w:lineRule="auto"/>
        <w:rPr>
          <w:rFonts w:eastAsia="Corbel"/>
        </w:rPr>
      </w:pPr>
      <w:r w:rsidRPr="00C04CEA">
        <w:rPr>
          <w:rFonts w:eastAsia="Corbel"/>
        </w:rPr>
        <w:t>20</w:t>
      </w:r>
      <w:r w:rsidR="00F951E5" w:rsidRPr="00C04CEA">
        <w:rPr>
          <w:rFonts w:eastAsia="Corbel"/>
        </w:rPr>
        <w:t xml:space="preserve">% </w:t>
      </w:r>
      <w:r w:rsidR="0644A1E5" w:rsidRPr="10BEF02E">
        <w:rPr>
          <w:rFonts w:eastAsia="Corbel"/>
        </w:rPr>
        <w:t>N</w:t>
      </w:r>
      <w:r w:rsidR="00F951E5" w:rsidRPr="10BEF02E">
        <w:rPr>
          <w:rFonts w:eastAsia="Corbel"/>
        </w:rPr>
        <w:t>a</w:t>
      </w:r>
      <w:r w:rsidR="00F951E5" w:rsidRPr="00C04CEA">
        <w:rPr>
          <w:rFonts w:eastAsia="Corbel"/>
        </w:rPr>
        <w:t xml:space="preserve"> startbijeenkomst schrijven </w:t>
      </w:r>
      <w:r w:rsidR="000A6DDC" w:rsidRPr="00C04CEA">
        <w:rPr>
          <w:rFonts w:eastAsia="Corbel"/>
        </w:rPr>
        <w:t>deel-</w:t>
      </w:r>
      <w:r w:rsidR="00054868" w:rsidRPr="00C04CEA">
        <w:rPr>
          <w:rFonts w:eastAsia="Corbel"/>
        </w:rPr>
        <w:t>S</w:t>
      </w:r>
      <w:r w:rsidR="00C36B86" w:rsidRPr="00C04CEA">
        <w:rPr>
          <w:rFonts w:eastAsia="Corbel"/>
        </w:rPr>
        <w:t>MP</w:t>
      </w:r>
    </w:p>
    <w:p w14:paraId="729208D0" w14:textId="40007A37" w:rsidR="00F951E5" w:rsidRDefault="00AE6C16" w:rsidP="00E070B5">
      <w:pPr>
        <w:pStyle w:val="Lijstalinea"/>
        <w:numPr>
          <w:ilvl w:val="0"/>
          <w:numId w:val="32"/>
        </w:numPr>
        <w:spacing w:line="276" w:lineRule="auto"/>
        <w:rPr>
          <w:rFonts w:eastAsia="Corbel"/>
        </w:rPr>
      </w:pPr>
      <w:r w:rsidRPr="00C04CEA">
        <w:rPr>
          <w:rFonts w:eastAsia="Corbel"/>
        </w:rPr>
        <w:t>20</w:t>
      </w:r>
      <w:r w:rsidR="00F951E5" w:rsidRPr="00C04CEA">
        <w:rPr>
          <w:rFonts w:eastAsia="Corbel"/>
        </w:rPr>
        <w:t xml:space="preserve">% </w:t>
      </w:r>
      <w:r w:rsidR="144C4635" w:rsidRPr="10BEF02E">
        <w:rPr>
          <w:rFonts w:eastAsia="Corbel"/>
        </w:rPr>
        <w:t>N</w:t>
      </w:r>
      <w:r w:rsidR="00F951E5" w:rsidRPr="10BEF02E">
        <w:rPr>
          <w:rFonts w:eastAsia="Corbel"/>
        </w:rPr>
        <w:t>a</w:t>
      </w:r>
      <w:r w:rsidR="00F951E5" w:rsidRPr="00C04CEA">
        <w:rPr>
          <w:rFonts w:eastAsia="Corbel"/>
        </w:rPr>
        <w:t xml:space="preserve"> </w:t>
      </w:r>
      <w:r w:rsidR="005E00B3" w:rsidRPr="00C04CEA">
        <w:rPr>
          <w:rFonts w:eastAsia="Corbel"/>
        </w:rPr>
        <w:t>ingediende</w:t>
      </w:r>
      <w:r w:rsidR="005E00B3">
        <w:rPr>
          <w:rFonts w:eastAsia="Corbel"/>
        </w:rPr>
        <w:t xml:space="preserve"> vergunningaanvraag per deel</w:t>
      </w:r>
      <w:r w:rsidR="55B3A58F" w:rsidRPr="00940C64">
        <w:rPr>
          <w:rFonts w:eastAsia="Corbel"/>
        </w:rPr>
        <w:t>-</w:t>
      </w:r>
      <w:r w:rsidR="48BABA71" w:rsidRPr="00940C64">
        <w:rPr>
          <w:rFonts w:eastAsia="Corbel"/>
        </w:rPr>
        <w:t>SMP</w:t>
      </w:r>
      <w:r w:rsidR="00F951E5" w:rsidRPr="00940C64">
        <w:rPr>
          <w:rFonts w:eastAsia="Corbel"/>
        </w:rPr>
        <w:t xml:space="preserve"> </w:t>
      </w:r>
    </w:p>
    <w:p w14:paraId="58FA8114" w14:textId="77777777" w:rsidR="005D64C2" w:rsidRDefault="005D64C2" w:rsidP="005D64C2">
      <w:pPr>
        <w:spacing w:line="276" w:lineRule="auto"/>
        <w:rPr>
          <w:rFonts w:eastAsia="Corbel"/>
        </w:rPr>
      </w:pPr>
    </w:p>
    <w:p w14:paraId="0A6E8630" w14:textId="743419CC" w:rsidR="00C07EB1" w:rsidRPr="00C07EB1" w:rsidRDefault="00C07EB1" w:rsidP="00C07EB1">
      <w:pPr>
        <w:spacing w:line="276" w:lineRule="auto"/>
        <w:ind w:left="210"/>
        <w:rPr>
          <w:rFonts w:eastAsia="Corbel"/>
          <w:b/>
          <w:bCs/>
        </w:rPr>
      </w:pPr>
      <w:r w:rsidRPr="00C07EB1">
        <w:rPr>
          <w:rFonts w:eastAsia="Corbel"/>
          <w:b/>
          <w:bCs/>
        </w:rPr>
        <w:t>Facturatie overkoepelend SMP</w:t>
      </w:r>
    </w:p>
    <w:p w14:paraId="2054C1A2" w14:textId="60CB5275" w:rsidR="00187A32" w:rsidRDefault="00176FDC" w:rsidP="00E070B5">
      <w:pPr>
        <w:pStyle w:val="Lijstalinea"/>
        <w:numPr>
          <w:ilvl w:val="0"/>
          <w:numId w:val="32"/>
        </w:numPr>
        <w:spacing w:line="276" w:lineRule="auto"/>
        <w:rPr>
          <w:rFonts w:eastAsia="Corbel"/>
        </w:rPr>
      </w:pPr>
      <w:r>
        <w:rPr>
          <w:rFonts w:eastAsia="Corbel"/>
        </w:rPr>
        <w:t xml:space="preserve">100% </w:t>
      </w:r>
      <w:r w:rsidR="69695919" w:rsidRPr="10BEF02E">
        <w:rPr>
          <w:rFonts w:eastAsia="Corbel"/>
        </w:rPr>
        <w:t>N</w:t>
      </w:r>
      <w:r w:rsidR="00187A32" w:rsidRPr="10BEF02E">
        <w:rPr>
          <w:rFonts w:eastAsia="Corbel"/>
        </w:rPr>
        <w:t>a</w:t>
      </w:r>
      <w:r w:rsidR="003F4E60">
        <w:rPr>
          <w:rFonts w:eastAsia="Corbel"/>
        </w:rPr>
        <w:t xml:space="preserve"> gezamenlijk overeengekomen afronding en prijs </w:t>
      </w:r>
      <w:r w:rsidR="00C526EF">
        <w:rPr>
          <w:rFonts w:eastAsia="Corbel"/>
        </w:rPr>
        <w:t>(</w:t>
      </w:r>
      <w:r w:rsidR="009C256C">
        <w:rPr>
          <w:rFonts w:eastAsia="Corbel"/>
        </w:rPr>
        <w:t xml:space="preserve">en eventuele </w:t>
      </w:r>
      <w:r w:rsidR="00654A49">
        <w:rPr>
          <w:rFonts w:eastAsia="Corbel"/>
        </w:rPr>
        <w:t>indiening vergunningaanvraag</w:t>
      </w:r>
      <w:r w:rsidR="009C256C">
        <w:rPr>
          <w:rFonts w:eastAsia="Corbel"/>
        </w:rPr>
        <w:t>)</w:t>
      </w:r>
      <w:r w:rsidR="00654A49">
        <w:rPr>
          <w:rFonts w:eastAsia="Corbel"/>
        </w:rPr>
        <w:t xml:space="preserve"> </w:t>
      </w:r>
    </w:p>
    <w:p w14:paraId="09591FF3" w14:textId="77777777" w:rsidR="00B6386E" w:rsidRDefault="00B6386E" w:rsidP="00B6386E">
      <w:pPr>
        <w:rPr>
          <w:rFonts w:eastAsia="Corbel"/>
        </w:rPr>
      </w:pPr>
    </w:p>
    <w:p w14:paraId="68EEE068" w14:textId="74807D46" w:rsidR="00B6386E" w:rsidRPr="00B6386E" w:rsidRDefault="00B6386E" w:rsidP="00E070B5">
      <w:pPr>
        <w:pStyle w:val="Kop4"/>
        <w:numPr>
          <w:ilvl w:val="0"/>
          <w:numId w:val="23"/>
        </w:numPr>
        <w:spacing w:line="276" w:lineRule="auto"/>
        <w:rPr>
          <w:rFonts w:eastAsia="Corbel"/>
          <w:bCs w:val="0"/>
        </w:rPr>
      </w:pPr>
      <w:r w:rsidRPr="00B6386E">
        <w:rPr>
          <w:rFonts w:eastAsia="Corbel"/>
          <w:bCs w:val="0"/>
        </w:rPr>
        <w:t>Factuureisen</w:t>
      </w:r>
    </w:p>
    <w:p w14:paraId="2F23E547" w14:textId="77777777" w:rsidR="00B6386E" w:rsidRDefault="00B6386E" w:rsidP="00B6386E">
      <w:pPr>
        <w:rPr>
          <w:rFonts w:eastAsia="Corbel"/>
        </w:rPr>
      </w:pPr>
    </w:p>
    <w:p w14:paraId="0F1F9310" w14:textId="77777777" w:rsidR="00B6386E" w:rsidRDefault="00B6386E" w:rsidP="00E070B5">
      <w:pPr>
        <w:pStyle w:val="Lijstalinea"/>
        <w:numPr>
          <w:ilvl w:val="0"/>
          <w:numId w:val="34"/>
        </w:numPr>
        <w:rPr>
          <w:rFonts w:eastAsia="Corbel"/>
        </w:rPr>
      </w:pPr>
      <w:r w:rsidRPr="67D7F9C5">
        <w:rPr>
          <w:rFonts w:eastAsia="Corbel"/>
        </w:rPr>
        <w:t>Ten aanzien van facturen gelden de volgende eisen:</w:t>
      </w:r>
    </w:p>
    <w:p w14:paraId="49597E1D" w14:textId="0EBF3373" w:rsidR="00B6386E" w:rsidRDefault="00B6386E" w:rsidP="00B6386E">
      <w:pPr>
        <w:ind w:left="709"/>
        <w:rPr>
          <w:rFonts w:eastAsia="Corbel"/>
        </w:rPr>
      </w:pPr>
      <w:r w:rsidRPr="67D7F9C5">
        <w:rPr>
          <w:rFonts w:eastAsia="Corbel"/>
        </w:rPr>
        <w:t xml:space="preserve">o Geadresseerd aan </w:t>
      </w:r>
      <w:r w:rsidR="00AF6779">
        <w:rPr>
          <w:rFonts w:eastAsia="Corbel"/>
        </w:rPr>
        <w:t>g</w:t>
      </w:r>
      <w:r w:rsidRPr="67D7F9C5">
        <w:rPr>
          <w:rFonts w:eastAsia="Corbel"/>
        </w:rPr>
        <w:t>emeente Amsterdam</w:t>
      </w:r>
    </w:p>
    <w:p w14:paraId="09480C4F" w14:textId="77777777" w:rsidR="00B6386E" w:rsidRDefault="00B6386E" w:rsidP="00B6386E">
      <w:pPr>
        <w:ind w:left="709"/>
        <w:rPr>
          <w:rFonts w:eastAsia="Corbel"/>
        </w:rPr>
      </w:pPr>
      <w:r w:rsidRPr="67D7F9C5">
        <w:rPr>
          <w:rFonts w:eastAsia="Corbel"/>
        </w:rPr>
        <w:t>o Uw NAW gegevens</w:t>
      </w:r>
    </w:p>
    <w:p w14:paraId="2C0CEA26" w14:textId="77777777" w:rsidR="00B6386E" w:rsidRDefault="00B6386E" w:rsidP="00B6386E">
      <w:pPr>
        <w:ind w:left="709"/>
        <w:rPr>
          <w:rFonts w:eastAsia="Corbel"/>
        </w:rPr>
      </w:pPr>
      <w:r w:rsidRPr="67D7F9C5">
        <w:rPr>
          <w:rFonts w:eastAsia="Corbel"/>
        </w:rPr>
        <w:t>o Factuurdatum (verzenddatum)</w:t>
      </w:r>
    </w:p>
    <w:p w14:paraId="067F772B" w14:textId="77777777" w:rsidR="00B6386E" w:rsidRDefault="00B6386E" w:rsidP="00B6386E">
      <w:pPr>
        <w:ind w:left="709"/>
        <w:rPr>
          <w:rFonts w:eastAsia="Corbel"/>
        </w:rPr>
      </w:pPr>
      <w:r w:rsidRPr="67D7F9C5">
        <w:rPr>
          <w:rFonts w:eastAsia="Corbel"/>
        </w:rPr>
        <w:t>o Uniek factuurnummer</w:t>
      </w:r>
    </w:p>
    <w:p w14:paraId="630B6B69" w14:textId="77777777" w:rsidR="00B6386E" w:rsidRDefault="00B6386E" w:rsidP="00B6386E">
      <w:pPr>
        <w:ind w:left="709"/>
        <w:rPr>
          <w:rFonts w:eastAsia="Corbel"/>
        </w:rPr>
      </w:pPr>
      <w:r w:rsidRPr="67D7F9C5">
        <w:rPr>
          <w:rFonts w:eastAsia="Corbel"/>
        </w:rPr>
        <w:t>o Omschrijving product of dienst</w:t>
      </w:r>
    </w:p>
    <w:p w14:paraId="48247D3A" w14:textId="77777777" w:rsidR="00B6386E" w:rsidRDefault="00B6386E" w:rsidP="00B6386E">
      <w:pPr>
        <w:ind w:left="709"/>
        <w:rPr>
          <w:rFonts w:eastAsia="Corbel"/>
        </w:rPr>
      </w:pPr>
      <w:r w:rsidRPr="67D7F9C5">
        <w:rPr>
          <w:rFonts w:eastAsia="Corbel"/>
        </w:rPr>
        <w:t>o Datum van levering</w:t>
      </w:r>
    </w:p>
    <w:p w14:paraId="3AE4EAFE" w14:textId="77777777" w:rsidR="00B6386E" w:rsidRDefault="00B6386E" w:rsidP="00B6386E">
      <w:pPr>
        <w:ind w:left="709"/>
        <w:rPr>
          <w:rFonts w:eastAsia="Corbel"/>
        </w:rPr>
      </w:pPr>
      <w:r w:rsidRPr="67D7F9C5">
        <w:rPr>
          <w:rFonts w:eastAsia="Corbel"/>
        </w:rPr>
        <w:t>o Bedrag</w:t>
      </w:r>
    </w:p>
    <w:p w14:paraId="7B17F2B4" w14:textId="77777777" w:rsidR="00B6386E" w:rsidRDefault="00B6386E" w:rsidP="00B6386E">
      <w:pPr>
        <w:ind w:left="709"/>
        <w:rPr>
          <w:rFonts w:eastAsia="Corbel"/>
        </w:rPr>
      </w:pPr>
      <w:r w:rsidRPr="67D7F9C5">
        <w:rPr>
          <w:rFonts w:eastAsia="Corbel"/>
        </w:rPr>
        <w:t>o IBAN</w:t>
      </w:r>
    </w:p>
    <w:p w14:paraId="60C6DAD3" w14:textId="77777777" w:rsidR="00B6386E" w:rsidRDefault="00B6386E" w:rsidP="00B6386E">
      <w:pPr>
        <w:ind w:left="709"/>
        <w:rPr>
          <w:rFonts w:eastAsia="Corbel"/>
        </w:rPr>
      </w:pPr>
      <w:r w:rsidRPr="67D7F9C5">
        <w:rPr>
          <w:rFonts w:eastAsia="Corbel"/>
        </w:rPr>
        <w:t>o KvK-nummer</w:t>
      </w:r>
    </w:p>
    <w:p w14:paraId="47C5BF2C" w14:textId="77777777" w:rsidR="00B6386E" w:rsidRDefault="00B6386E" w:rsidP="00B6386E">
      <w:pPr>
        <w:ind w:left="709"/>
        <w:rPr>
          <w:rFonts w:eastAsia="Corbel"/>
        </w:rPr>
      </w:pPr>
      <w:r w:rsidRPr="67D7F9C5">
        <w:rPr>
          <w:rFonts w:eastAsia="Corbel"/>
        </w:rPr>
        <w:t>o BTW-nummer, -tarief en -bedrag</w:t>
      </w:r>
    </w:p>
    <w:p w14:paraId="0843D1C1" w14:textId="73C1B1C5" w:rsidR="00B6386E" w:rsidRDefault="00B6386E" w:rsidP="00B6386E">
      <w:pPr>
        <w:ind w:left="709"/>
        <w:rPr>
          <w:rFonts w:eastAsia="Corbel"/>
        </w:rPr>
      </w:pPr>
      <w:r w:rsidRPr="67D7F9C5">
        <w:rPr>
          <w:rFonts w:eastAsia="Corbel"/>
        </w:rPr>
        <w:t xml:space="preserve">o Routecode (wordt verstrekt door de </w:t>
      </w:r>
      <w:r w:rsidR="00FF1190">
        <w:rPr>
          <w:rFonts w:eastAsia="Corbel"/>
        </w:rPr>
        <w:t>O</w:t>
      </w:r>
      <w:r w:rsidRPr="67D7F9C5">
        <w:rPr>
          <w:rFonts w:eastAsia="Corbel"/>
        </w:rPr>
        <w:t>pdrachtgever)</w:t>
      </w:r>
    </w:p>
    <w:p w14:paraId="2CD299A1" w14:textId="544A94F2" w:rsidR="00B6386E" w:rsidRDefault="00B6386E" w:rsidP="00B6386E">
      <w:pPr>
        <w:ind w:left="709"/>
      </w:pPr>
      <w:r w:rsidRPr="67D7F9C5">
        <w:rPr>
          <w:rFonts w:eastAsia="Corbel"/>
        </w:rPr>
        <w:t xml:space="preserve">o Inkoopordernummer (wordt verstrekt door de </w:t>
      </w:r>
      <w:r w:rsidR="00FF1190">
        <w:rPr>
          <w:rFonts w:eastAsia="Corbel"/>
        </w:rPr>
        <w:t>O</w:t>
      </w:r>
      <w:r w:rsidRPr="67D7F9C5">
        <w:rPr>
          <w:rFonts w:eastAsia="Corbel"/>
        </w:rPr>
        <w:t>pdrachtgever)</w:t>
      </w:r>
    </w:p>
    <w:p w14:paraId="265C7807" w14:textId="77777777" w:rsidR="00B6386E" w:rsidRDefault="00B6386E" w:rsidP="00B6386E">
      <w:pPr>
        <w:rPr>
          <w:rFonts w:eastAsia="Corbel"/>
        </w:rPr>
      </w:pPr>
    </w:p>
    <w:p w14:paraId="44756368" w14:textId="20C12C96" w:rsidR="00B6386E" w:rsidRDefault="00B6386E" w:rsidP="00E070B5">
      <w:pPr>
        <w:pStyle w:val="Lijstalinea"/>
        <w:numPr>
          <w:ilvl w:val="0"/>
          <w:numId w:val="34"/>
        </w:numPr>
        <w:rPr>
          <w:rFonts w:eastAsia="Corbel"/>
        </w:rPr>
      </w:pPr>
      <w:r w:rsidRPr="67D7F9C5">
        <w:rPr>
          <w:rFonts w:eastAsia="Corbel"/>
        </w:rPr>
        <w:t xml:space="preserve">Facturen die niet of niet correct zijn aangeboden met de juiste gegevens, worden niet in behandeling genomen.  </w:t>
      </w:r>
    </w:p>
    <w:p w14:paraId="667375D4" w14:textId="0D970B8E" w:rsidR="00B6386E" w:rsidRDefault="00B6386E" w:rsidP="00E070B5">
      <w:pPr>
        <w:pStyle w:val="Lijstalinea"/>
        <w:numPr>
          <w:ilvl w:val="0"/>
          <w:numId w:val="34"/>
        </w:numPr>
        <w:rPr>
          <w:rFonts w:eastAsia="Corbel"/>
        </w:rPr>
      </w:pPr>
      <w:r w:rsidRPr="67D7F9C5">
        <w:rPr>
          <w:rFonts w:eastAsia="Corbel"/>
        </w:rPr>
        <w:t>Afwijkende- en meerkosten door</w:t>
      </w:r>
      <w:r w:rsidR="007E17EE">
        <w:rPr>
          <w:rFonts w:eastAsia="Corbel"/>
        </w:rPr>
        <w:t xml:space="preserve"> Opdrachtnemer</w:t>
      </w:r>
      <w:r w:rsidRPr="67D7F9C5">
        <w:rPr>
          <w:rFonts w:eastAsia="Corbel"/>
        </w:rPr>
        <w:t xml:space="preserve"> of door </w:t>
      </w:r>
      <w:r w:rsidR="007E17EE">
        <w:rPr>
          <w:rFonts w:eastAsia="Corbel"/>
        </w:rPr>
        <w:t xml:space="preserve">Opdrachtnemer </w:t>
      </w:r>
      <w:r w:rsidRPr="67D7F9C5">
        <w:rPr>
          <w:rFonts w:eastAsia="Corbel"/>
        </w:rPr>
        <w:t xml:space="preserve">ingeschakelde derden worden voorafgaand aan werkzaamheden en activiteiten door </w:t>
      </w:r>
      <w:r w:rsidR="007E17EE">
        <w:rPr>
          <w:rFonts w:eastAsia="Corbel"/>
        </w:rPr>
        <w:t xml:space="preserve">Opdrachtnemer </w:t>
      </w:r>
      <w:r w:rsidRPr="67D7F9C5">
        <w:rPr>
          <w:rFonts w:eastAsia="Corbel"/>
        </w:rPr>
        <w:t xml:space="preserve">aan </w:t>
      </w:r>
      <w:r w:rsidR="007E17EE">
        <w:rPr>
          <w:rFonts w:eastAsia="Corbel"/>
        </w:rPr>
        <w:t>O</w:t>
      </w:r>
      <w:r w:rsidRPr="67D7F9C5">
        <w:rPr>
          <w:rFonts w:eastAsia="Corbel"/>
        </w:rPr>
        <w:t>pdrachtgever voorgelegd voor akkoord.</w:t>
      </w:r>
    </w:p>
    <w:p w14:paraId="6CDB02A2" w14:textId="0C6A697C" w:rsidR="00B6386E" w:rsidRDefault="00B6386E" w:rsidP="00E070B5">
      <w:pPr>
        <w:pStyle w:val="Lijstalinea"/>
        <w:numPr>
          <w:ilvl w:val="0"/>
          <w:numId w:val="34"/>
        </w:numPr>
        <w:rPr>
          <w:rFonts w:eastAsia="Corbel" w:cs="Corbel"/>
        </w:rPr>
      </w:pPr>
      <w:r w:rsidRPr="1EB2067F">
        <w:rPr>
          <w:rFonts w:eastAsia="Corbel" w:cs="Corbel"/>
        </w:rPr>
        <w:t xml:space="preserve">De </w:t>
      </w:r>
      <w:r w:rsidR="007E17EE" w:rsidRPr="1EB2067F">
        <w:rPr>
          <w:rFonts w:eastAsia="Corbel" w:cs="Corbel"/>
        </w:rPr>
        <w:t xml:space="preserve">Opdrachtnemer </w:t>
      </w:r>
      <w:r w:rsidRPr="1EB2067F">
        <w:rPr>
          <w:rFonts w:eastAsia="Corbel" w:cs="Corbel"/>
        </w:rPr>
        <w:t>dient ook aanvullende onderbouwing aan te leveren bij de facturatie zoals betaalbewijzen (inclusief bonnen, schriftelijke bevestiging van een derde partij dat een factuur is voldaan, getekende urenstatenetc.) onderzoeksrapporten etc.</w:t>
      </w:r>
      <w:r w:rsidR="251BBD0A" w:rsidRPr="1EB2067F">
        <w:rPr>
          <w:rFonts w:eastAsia="Corbel" w:cs="Corbel"/>
        </w:rPr>
        <w:t>.</w:t>
      </w:r>
    </w:p>
    <w:p w14:paraId="61F2128F" w14:textId="61D88504" w:rsidR="590520DF" w:rsidRDefault="590520DF" w:rsidP="00E070B5">
      <w:pPr>
        <w:pStyle w:val="Lijstalinea"/>
        <w:numPr>
          <w:ilvl w:val="0"/>
          <w:numId w:val="34"/>
        </w:numPr>
        <w:rPr>
          <w:rFonts w:eastAsia="Corbel" w:cs="Corbel"/>
          <w:color w:val="000000" w:themeColor="text1"/>
        </w:rPr>
      </w:pPr>
      <w:r w:rsidRPr="1EB2067F">
        <w:rPr>
          <w:rFonts w:eastAsia="Corbel" w:cs="Corbel"/>
          <w:color w:val="000000" w:themeColor="text1"/>
        </w:rPr>
        <w:t>Overige eisen:</w:t>
      </w:r>
    </w:p>
    <w:p w14:paraId="40ECD8EB" w14:textId="02646AE4" w:rsidR="590520DF" w:rsidRDefault="590520DF" w:rsidP="1EB2067F">
      <w:pPr>
        <w:rPr>
          <w:rFonts w:eastAsia="Corbel" w:cs="Corbel"/>
        </w:rPr>
      </w:pPr>
      <w:r w:rsidRPr="1EB2067F">
        <w:rPr>
          <w:rFonts w:eastAsia="Corbel" w:cs="Corbel"/>
          <w:b/>
          <w:bCs/>
          <w:color w:val="000000" w:themeColor="text1"/>
        </w:rPr>
        <w:t>Facturatie digitale veldwerkomgeving</w:t>
      </w:r>
    </w:p>
    <w:p w14:paraId="69645AEE" w14:textId="5F85194D" w:rsidR="590520DF" w:rsidRDefault="590520DF" w:rsidP="00E070B5">
      <w:pPr>
        <w:pStyle w:val="Lijstalinea"/>
        <w:numPr>
          <w:ilvl w:val="0"/>
          <w:numId w:val="37"/>
        </w:numPr>
        <w:spacing w:line="276" w:lineRule="auto"/>
        <w:ind w:left="567"/>
        <w:rPr>
          <w:rFonts w:eastAsia="Corbel" w:cs="Corbel"/>
          <w:color w:val="000000" w:themeColor="text1"/>
        </w:rPr>
      </w:pPr>
      <w:r w:rsidRPr="1EB2067F">
        <w:rPr>
          <w:rFonts w:eastAsia="Corbel" w:cs="Corbel"/>
          <w:color w:val="000000" w:themeColor="text1"/>
        </w:rPr>
        <w:t>Eenmalig opstartkosten in 2025 - 30 % na startbijeenkomst met Opdrachtgever</w:t>
      </w:r>
    </w:p>
    <w:p w14:paraId="1EB7805A" w14:textId="0D2CC4C7" w:rsidR="590520DF" w:rsidRDefault="590520DF" w:rsidP="00E070B5">
      <w:pPr>
        <w:pStyle w:val="Lijstalinea"/>
        <w:numPr>
          <w:ilvl w:val="0"/>
          <w:numId w:val="37"/>
        </w:numPr>
        <w:spacing w:line="276" w:lineRule="auto"/>
        <w:ind w:left="567"/>
        <w:rPr>
          <w:rFonts w:eastAsia="Corbel" w:cs="Corbel"/>
          <w:color w:val="000000" w:themeColor="text1"/>
        </w:rPr>
      </w:pPr>
      <w:r w:rsidRPr="1EB2067F">
        <w:rPr>
          <w:rFonts w:eastAsia="Corbel" w:cs="Corbel"/>
          <w:color w:val="000000" w:themeColor="text1"/>
        </w:rPr>
        <w:t>Jaarlijks vanaf 2025 - 10% Na oplevering veldwerk omgeving per deel-SMP per jaar</w:t>
      </w:r>
    </w:p>
    <w:p w14:paraId="538DB72F" w14:textId="30B337BA" w:rsidR="590520DF" w:rsidRDefault="590520DF" w:rsidP="1EB2067F">
      <w:pPr>
        <w:spacing w:line="276" w:lineRule="auto"/>
      </w:pPr>
      <w:r w:rsidRPr="1EB2067F">
        <w:rPr>
          <w:rFonts w:eastAsia="Corbel" w:cs="Corbel"/>
          <w:color w:val="000000" w:themeColor="text1"/>
        </w:rPr>
        <w:t xml:space="preserve"> </w:t>
      </w:r>
      <w:r w:rsidRPr="1EB2067F">
        <w:rPr>
          <w:rFonts w:eastAsia="Corbel" w:cs="Corbel"/>
          <w:b/>
          <w:bCs/>
          <w:color w:val="000000" w:themeColor="text1"/>
        </w:rPr>
        <w:t>Facturatie per deel-SMP</w:t>
      </w:r>
    </w:p>
    <w:p w14:paraId="5624F706" w14:textId="350FB069" w:rsidR="590520DF" w:rsidRDefault="590520DF" w:rsidP="00E070B5">
      <w:pPr>
        <w:pStyle w:val="Lijstalinea"/>
        <w:numPr>
          <w:ilvl w:val="0"/>
          <w:numId w:val="36"/>
        </w:numPr>
        <w:spacing w:line="276" w:lineRule="auto"/>
        <w:rPr>
          <w:rFonts w:eastAsia="Corbel" w:cs="Corbel"/>
          <w:color w:val="000000" w:themeColor="text1"/>
        </w:rPr>
      </w:pPr>
      <w:r w:rsidRPr="1EB2067F">
        <w:rPr>
          <w:rFonts w:eastAsia="Corbel" w:cs="Corbel"/>
          <w:color w:val="000000" w:themeColor="text1"/>
        </w:rPr>
        <w:t>20% Na startbijeenkomst(en) veldwerk deel-SMP</w:t>
      </w:r>
    </w:p>
    <w:p w14:paraId="39067C38" w14:textId="02DA6207" w:rsidR="590520DF" w:rsidRDefault="590520DF" w:rsidP="00E070B5">
      <w:pPr>
        <w:pStyle w:val="Lijstalinea"/>
        <w:numPr>
          <w:ilvl w:val="0"/>
          <w:numId w:val="36"/>
        </w:numPr>
        <w:spacing w:line="276" w:lineRule="auto"/>
        <w:rPr>
          <w:rFonts w:eastAsia="Corbel" w:cs="Corbel"/>
          <w:color w:val="000000" w:themeColor="text1"/>
        </w:rPr>
      </w:pPr>
      <w:r w:rsidRPr="1EB2067F">
        <w:rPr>
          <w:rFonts w:eastAsia="Corbel" w:cs="Corbel"/>
          <w:color w:val="000000" w:themeColor="text1"/>
        </w:rPr>
        <w:t>20% Na afronding veldwerk deel-SMP</w:t>
      </w:r>
    </w:p>
    <w:p w14:paraId="0D090840" w14:textId="47328230" w:rsidR="590520DF" w:rsidRDefault="590520DF" w:rsidP="00E070B5">
      <w:pPr>
        <w:pStyle w:val="Lijstalinea"/>
        <w:numPr>
          <w:ilvl w:val="0"/>
          <w:numId w:val="36"/>
        </w:numPr>
        <w:spacing w:line="276" w:lineRule="auto"/>
        <w:rPr>
          <w:rFonts w:eastAsia="Corbel" w:cs="Corbel"/>
          <w:color w:val="000000" w:themeColor="text1"/>
        </w:rPr>
      </w:pPr>
      <w:r w:rsidRPr="1EB2067F">
        <w:rPr>
          <w:rFonts w:eastAsia="Corbel" w:cs="Corbel"/>
          <w:color w:val="000000" w:themeColor="text1"/>
        </w:rPr>
        <w:t>20% Na leveren feedback rapportage deel-SMP</w:t>
      </w:r>
    </w:p>
    <w:p w14:paraId="4FA46831" w14:textId="3B8380D7" w:rsidR="590520DF" w:rsidRDefault="590520DF" w:rsidP="00E070B5">
      <w:pPr>
        <w:pStyle w:val="Lijstalinea"/>
        <w:numPr>
          <w:ilvl w:val="0"/>
          <w:numId w:val="36"/>
        </w:numPr>
        <w:spacing w:line="276" w:lineRule="auto"/>
        <w:rPr>
          <w:rFonts w:eastAsia="Corbel" w:cs="Corbel"/>
          <w:color w:val="000000" w:themeColor="text1"/>
        </w:rPr>
      </w:pPr>
      <w:r w:rsidRPr="1EB2067F">
        <w:rPr>
          <w:rFonts w:eastAsia="Corbel" w:cs="Corbel"/>
          <w:color w:val="000000" w:themeColor="text1"/>
        </w:rPr>
        <w:t>20% Na startbijeenkomst schrijven deel-SMP</w:t>
      </w:r>
    </w:p>
    <w:p w14:paraId="62B1E894" w14:textId="763541EC" w:rsidR="590520DF" w:rsidRDefault="590520DF" w:rsidP="00E070B5">
      <w:pPr>
        <w:pStyle w:val="Lijstalinea"/>
        <w:numPr>
          <w:ilvl w:val="0"/>
          <w:numId w:val="36"/>
        </w:numPr>
        <w:spacing w:line="276" w:lineRule="auto"/>
        <w:rPr>
          <w:rFonts w:eastAsia="Corbel" w:cs="Corbel"/>
          <w:color w:val="000000" w:themeColor="text1"/>
        </w:rPr>
      </w:pPr>
      <w:r w:rsidRPr="1EB2067F">
        <w:rPr>
          <w:rFonts w:eastAsia="Corbel" w:cs="Corbel"/>
          <w:color w:val="000000" w:themeColor="text1"/>
        </w:rPr>
        <w:t xml:space="preserve">20% Na ingediende vergunningaanvraag per deel-SMP </w:t>
      </w:r>
    </w:p>
    <w:p w14:paraId="27C3C933" w14:textId="525F78CD" w:rsidR="590520DF" w:rsidRDefault="590520DF" w:rsidP="1EB2067F">
      <w:pPr>
        <w:spacing w:line="276" w:lineRule="auto"/>
      </w:pPr>
      <w:r w:rsidRPr="1EB2067F">
        <w:rPr>
          <w:rFonts w:eastAsia="Corbel" w:cs="Corbel"/>
          <w:b/>
          <w:bCs/>
          <w:color w:val="000000" w:themeColor="text1"/>
        </w:rPr>
        <w:t>Facturatie overkoepelend SMP</w:t>
      </w:r>
    </w:p>
    <w:p w14:paraId="7BEFD9DE" w14:textId="35BD0000" w:rsidR="590520DF" w:rsidRDefault="590520DF" w:rsidP="1EB2067F">
      <w:r w:rsidRPr="1EB2067F">
        <w:rPr>
          <w:rFonts w:eastAsia="Corbel" w:cs="Corbel"/>
          <w:color w:val="000000" w:themeColor="text1"/>
        </w:rPr>
        <w:t>100% na gezamenlijk overeengekomen afronding en prijs (en eventuele indiening vergunningaanvraag)</w:t>
      </w:r>
    </w:p>
    <w:p w14:paraId="4662A693" w14:textId="425A423B" w:rsidR="1EB2067F" w:rsidRDefault="1EB2067F" w:rsidP="1EB2067F">
      <w:pPr>
        <w:rPr>
          <w:rFonts w:eastAsia="Corbel" w:cs="Corbel"/>
        </w:rPr>
      </w:pPr>
    </w:p>
    <w:p w14:paraId="520AE44C" w14:textId="7E22129E" w:rsidR="00B6386E" w:rsidRPr="00E97611" w:rsidRDefault="00E97611" w:rsidP="00E070B5">
      <w:pPr>
        <w:pStyle w:val="Kop4"/>
        <w:numPr>
          <w:ilvl w:val="0"/>
          <w:numId w:val="23"/>
        </w:numPr>
        <w:spacing w:line="276" w:lineRule="auto"/>
        <w:rPr>
          <w:rFonts w:eastAsia="Corbel"/>
        </w:rPr>
      </w:pPr>
      <w:r w:rsidRPr="00E97611">
        <w:rPr>
          <w:rFonts w:eastAsia="Corbel"/>
        </w:rPr>
        <w:lastRenderedPageBreak/>
        <w:t>Verantwoordingseisen</w:t>
      </w:r>
    </w:p>
    <w:p w14:paraId="3C35CCC3" w14:textId="10ECF99D" w:rsidR="00C67E41" w:rsidRPr="00051EB8" w:rsidRDefault="00C67E41" w:rsidP="00EC7DDF">
      <w:pPr>
        <w:pStyle w:val="Lijstalinea"/>
        <w:autoSpaceDE w:val="0"/>
        <w:autoSpaceDN w:val="0"/>
        <w:adjustRightInd w:val="0"/>
        <w:spacing w:line="240" w:lineRule="auto"/>
        <w:rPr>
          <w:iCs/>
        </w:rPr>
      </w:pPr>
      <w:r w:rsidRPr="00755931">
        <w:rPr>
          <w:rFonts w:cs="Verdana"/>
        </w:rPr>
        <w:t xml:space="preserve">Bij de jaarrekening dienen de uitgaven </w:t>
      </w:r>
      <w:r w:rsidR="001706B4" w:rsidRPr="00755931">
        <w:rPr>
          <w:rFonts w:cs="Verdana"/>
        </w:rPr>
        <w:t xml:space="preserve">m.b.t. het SMP </w:t>
      </w:r>
      <w:r w:rsidRPr="00755931">
        <w:rPr>
          <w:rFonts w:cs="Verdana"/>
        </w:rPr>
        <w:t xml:space="preserve">aan het Rijk verantwoord te worden via de SiSa-methode. </w:t>
      </w:r>
      <w:r w:rsidRPr="00051EB8">
        <w:rPr>
          <w:rFonts w:cs="Verdana"/>
        </w:rPr>
        <w:t xml:space="preserve">Hiervoor levert de Contractant </w:t>
      </w:r>
      <w:r w:rsidRPr="00051EB8">
        <w:rPr>
          <w:rFonts w:cs="Verdana"/>
          <w:u w:val="single"/>
        </w:rPr>
        <w:t>uiterlijk 15 februari van elk jaar binnen de Overeenkomst</w:t>
      </w:r>
      <w:r w:rsidRPr="00051EB8">
        <w:rPr>
          <w:rFonts w:cs="Verdana"/>
        </w:rPr>
        <w:t xml:space="preserve"> de volgende informatie aan bij de Gemeente:</w:t>
      </w:r>
    </w:p>
    <w:p w14:paraId="2A094499" w14:textId="7248C17A" w:rsidR="0015149F" w:rsidRPr="00051EB8" w:rsidRDefault="00EA07E4" w:rsidP="00E070B5">
      <w:pPr>
        <w:numPr>
          <w:ilvl w:val="0"/>
          <w:numId w:val="35"/>
        </w:numPr>
        <w:spacing w:line="240" w:lineRule="auto"/>
        <w:rPr>
          <w:rFonts w:eastAsia="Times New Roman"/>
        </w:rPr>
      </w:pPr>
      <w:r w:rsidRPr="00051EB8">
        <w:rPr>
          <w:rFonts w:eastAsia="Times New Roman"/>
        </w:rPr>
        <w:t>Inhoudelijke kwartaal</w:t>
      </w:r>
      <w:r w:rsidR="00241F40" w:rsidRPr="00051EB8">
        <w:rPr>
          <w:rFonts w:eastAsia="Times New Roman"/>
        </w:rPr>
        <w:t>rapportage</w:t>
      </w:r>
      <w:r w:rsidR="0015149F" w:rsidRPr="00051EB8">
        <w:rPr>
          <w:rFonts w:eastAsia="Times New Roman"/>
        </w:rPr>
        <w:t xml:space="preserve">: </w:t>
      </w:r>
      <w:r w:rsidRPr="00051EB8">
        <w:rPr>
          <w:rFonts w:eastAsia="Times New Roman"/>
        </w:rPr>
        <w:t>ON</w:t>
      </w:r>
      <w:r w:rsidR="00563726" w:rsidRPr="00051EB8">
        <w:rPr>
          <w:rFonts w:eastAsia="Times New Roman"/>
        </w:rPr>
        <w:t xml:space="preserve"> rapporteert</w:t>
      </w:r>
      <w:r w:rsidR="00891351" w:rsidRPr="00051EB8">
        <w:rPr>
          <w:rFonts w:eastAsia="Times New Roman"/>
        </w:rPr>
        <w:t xml:space="preserve"> op realisatie </w:t>
      </w:r>
      <w:r w:rsidR="005478B0" w:rsidRPr="00051EB8">
        <w:rPr>
          <w:rFonts w:eastAsia="Times New Roman"/>
        </w:rPr>
        <w:t xml:space="preserve">van de </w:t>
      </w:r>
      <w:r w:rsidR="00891351" w:rsidRPr="00051EB8">
        <w:rPr>
          <w:rFonts w:eastAsia="Times New Roman"/>
        </w:rPr>
        <w:t xml:space="preserve">Opdracht en door Opdrachtnemer </w:t>
      </w:r>
      <w:r w:rsidR="0010345D" w:rsidRPr="00051EB8">
        <w:rPr>
          <w:rFonts w:eastAsia="Times New Roman"/>
        </w:rPr>
        <w:t>geschreven</w:t>
      </w:r>
      <w:r w:rsidR="00891351" w:rsidRPr="00051EB8">
        <w:rPr>
          <w:rFonts w:eastAsia="Times New Roman"/>
        </w:rPr>
        <w:t xml:space="preserve"> </w:t>
      </w:r>
      <w:r w:rsidR="007E751D" w:rsidRPr="00051EB8">
        <w:rPr>
          <w:rFonts w:eastAsia="Times New Roman"/>
        </w:rPr>
        <w:t xml:space="preserve">Plan van Aanpak </w:t>
      </w:r>
      <w:r w:rsidR="00891351" w:rsidRPr="00051EB8">
        <w:rPr>
          <w:rFonts w:eastAsia="Times New Roman"/>
        </w:rPr>
        <w:t>en gaat hierbij minimaal in op planning</w:t>
      </w:r>
      <w:r w:rsidR="001855D8" w:rsidRPr="00051EB8">
        <w:rPr>
          <w:rFonts w:eastAsia="Times New Roman"/>
        </w:rPr>
        <w:t xml:space="preserve">, </w:t>
      </w:r>
      <w:r w:rsidR="00D45582" w:rsidRPr="00051EB8">
        <w:rPr>
          <w:rFonts w:eastAsia="Times New Roman"/>
        </w:rPr>
        <w:t>inhoudelijke ontwikkelinge</w:t>
      </w:r>
      <w:r w:rsidR="005478B0" w:rsidRPr="00051EB8">
        <w:rPr>
          <w:rFonts w:eastAsia="Times New Roman"/>
        </w:rPr>
        <w:t>n</w:t>
      </w:r>
      <w:r w:rsidR="00D45582" w:rsidRPr="00051EB8">
        <w:rPr>
          <w:rFonts w:eastAsia="Times New Roman"/>
        </w:rPr>
        <w:t xml:space="preserve"> </w:t>
      </w:r>
      <w:r w:rsidR="001855D8" w:rsidRPr="00051EB8">
        <w:rPr>
          <w:rFonts w:eastAsia="Times New Roman"/>
        </w:rPr>
        <w:t>en mogelijke knelpunten</w:t>
      </w:r>
      <w:r w:rsidR="00D45582" w:rsidRPr="00051EB8">
        <w:rPr>
          <w:rFonts w:eastAsia="Times New Roman"/>
        </w:rPr>
        <w:t xml:space="preserve">. </w:t>
      </w:r>
      <w:r w:rsidR="001855D8" w:rsidRPr="00051EB8">
        <w:rPr>
          <w:rFonts w:eastAsia="Times New Roman"/>
        </w:rPr>
        <w:t xml:space="preserve"> </w:t>
      </w:r>
    </w:p>
    <w:p w14:paraId="40995F79" w14:textId="263703AF" w:rsidR="0015149F" w:rsidRPr="00051EB8" w:rsidRDefault="0015149F" w:rsidP="00E070B5">
      <w:pPr>
        <w:numPr>
          <w:ilvl w:val="0"/>
          <w:numId w:val="35"/>
        </w:numPr>
        <w:spacing w:line="240" w:lineRule="auto"/>
        <w:rPr>
          <w:rFonts w:eastAsia="Times New Roman"/>
        </w:rPr>
      </w:pPr>
      <w:r w:rsidRPr="00051EB8">
        <w:rPr>
          <w:rFonts w:eastAsia="Times New Roman"/>
        </w:rPr>
        <w:t xml:space="preserve">Financiële kwartaalrapportages en jaarrapportage, dit omvat een gedetailleerd overzicht van de bestedingen die betrekking hebben </w:t>
      </w:r>
      <w:r w:rsidR="0010345D" w:rsidRPr="00051EB8">
        <w:rPr>
          <w:rFonts w:eastAsia="Times New Roman"/>
        </w:rPr>
        <w:t>op de Opdracht:</w:t>
      </w:r>
    </w:p>
    <w:p w14:paraId="56F08025" w14:textId="77777777" w:rsidR="0015149F" w:rsidRPr="00755931" w:rsidRDefault="0015149F" w:rsidP="00E070B5">
      <w:pPr>
        <w:numPr>
          <w:ilvl w:val="1"/>
          <w:numId w:val="35"/>
        </w:numPr>
        <w:spacing w:line="240" w:lineRule="auto"/>
        <w:rPr>
          <w:rFonts w:eastAsia="Times New Roman"/>
        </w:rPr>
      </w:pPr>
      <w:r w:rsidRPr="00051EB8">
        <w:rPr>
          <w:rFonts w:eastAsia="Times New Roman"/>
        </w:rPr>
        <w:t>Alle kosten dienen direct samen te hangen</w:t>
      </w:r>
      <w:r w:rsidRPr="00755931">
        <w:rPr>
          <w:rFonts w:eastAsia="Times New Roman"/>
        </w:rPr>
        <w:t xml:space="preserve"> met de activiteiten:</w:t>
      </w:r>
    </w:p>
    <w:p w14:paraId="6370E774" w14:textId="0C7CE2E1" w:rsidR="0015149F" w:rsidRPr="00755931" w:rsidRDefault="0015149F" w:rsidP="00E070B5">
      <w:pPr>
        <w:numPr>
          <w:ilvl w:val="1"/>
          <w:numId w:val="35"/>
        </w:numPr>
        <w:spacing w:line="240" w:lineRule="auto"/>
        <w:rPr>
          <w:rFonts w:eastAsia="Times New Roman"/>
        </w:rPr>
      </w:pPr>
      <w:r w:rsidRPr="00755931">
        <w:rPr>
          <w:rFonts w:eastAsia="Times New Roman"/>
        </w:rPr>
        <w:t>Wij vragen u uw uitgaven te specificeren door deze in ieder geval per stadsdeel en per productsoort (</w:t>
      </w:r>
      <w:r w:rsidR="003363D8" w:rsidRPr="00755931">
        <w:rPr>
          <w:rFonts w:eastAsia="Times New Roman"/>
        </w:rPr>
        <w:t>digitale veldwerkomgeving, begeleiding veldwerk per stadsdeel, opstellen deel-SMP en / of overkoepelend SMP</w:t>
      </w:r>
      <w:r w:rsidR="00D3738A" w:rsidRPr="00755931">
        <w:rPr>
          <w:rFonts w:eastAsia="Times New Roman"/>
        </w:rPr>
        <w:t>)</w:t>
      </w:r>
      <w:r w:rsidRPr="00755931">
        <w:rPr>
          <w:rFonts w:eastAsia="Times New Roman"/>
        </w:rPr>
        <w:t xml:space="preserve"> uit een te zetten met daarbij ook een overzicht van de gemaakte materiaalkosten, externe lasten, personele kosten en urenverantwoording.</w:t>
      </w:r>
    </w:p>
    <w:p w14:paraId="1EBEB495" w14:textId="53DAE5A0" w:rsidR="000705B6" w:rsidRPr="00755931" w:rsidRDefault="0015149F" w:rsidP="00E070B5">
      <w:pPr>
        <w:numPr>
          <w:ilvl w:val="0"/>
          <w:numId w:val="35"/>
        </w:numPr>
        <w:spacing w:line="240" w:lineRule="auto"/>
        <w:rPr>
          <w:rFonts w:eastAsia="Times New Roman"/>
        </w:rPr>
      </w:pPr>
      <w:r w:rsidRPr="00755931">
        <w:rPr>
          <w:rFonts w:eastAsia="Times New Roman"/>
        </w:rPr>
        <w:t xml:space="preserve">De </w:t>
      </w:r>
      <w:r w:rsidR="000705B6" w:rsidRPr="00755931">
        <w:rPr>
          <w:rFonts w:eastAsia="Times New Roman"/>
        </w:rPr>
        <w:t xml:space="preserve">Opdrachtnemer </w:t>
      </w:r>
      <w:r w:rsidRPr="00755931">
        <w:rPr>
          <w:rFonts w:eastAsia="Times New Roman"/>
        </w:rPr>
        <w:t xml:space="preserve">dient aanvullende onderbouwing aan te leveren bij de facturatie </w:t>
      </w:r>
    </w:p>
    <w:p w14:paraId="1FBAFD75" w14:textId="77777777" w:rsidR="00183541" w:rsidRDefault="00316C12" w:rsidP="000705B6">
      <w:pPr>
        <w:spacing w:line="240" w:lineRule="auto"/>
        <w:ind w:left="720"/>
        <w:rPr>
          <w:rFonts w:eastAsia="Times New Roman"/>
        </w:rPr>
      </w:pPr>
      <w:r w:rsidRPr="00755931">
        <w:rPr>
          <w:rFonts w:eastAsia="Times New Roman"/>
        </w:rPr>
        <w:t xml:space="preserve">van </w:t>
      </w:r>
      <w:r w:rsidR="00C126AE" w:rsidRPr="00755931">
        <w:rPr>
          <w:rFonts w:eastAsia="Times New Roman"/>
        </w:rPr>
        <w:t>de</w:t>
      </w:r>
      <w:r w:rsidR="00C126AE">
        <w:rPr>
          <w:rFonts w:eastAsia="Times New Roman"/>
        </w:rPr>
        <w:t xml:space="preserve"> </w:t>
      </w:r>
    </w:p>
    <w:p w14:paraId="2EFB1792" w14:textId="76E88912" w:rsidR="00467DD1" w:rsidRPr="00330755" w:rsidRDefault="00330755" w:rsidP="00E070B5">
      <w:pPr>
        <w:pStyle w:val="Lijstalinea"/>
        <w:numPr>
          <w:ilvl w:val="0"/>
          <w:numId w:val="32"/>
        </w:numPr>
        <w:spacing w:line="240" w:lineRule="auto"/>
        <w:rPr>
          <w:rFonts w:eastAsia="Times New Roman"/>
        </w:rPr>
      </w:pPr>
      <w:r w:rsidRPr="0081476E">
        <w:rPr>
          <w:rFonts w:eastAsia="Times New Roman"/>
          <w:u w:val="single"/>
        </w:rPr>
        <w:t>D</w:t>
      </w:r>
      <w:r w:rsidR="00C126AE" w:rsidRPr="0081476E">
        <w:rPr>
          <w:rFonts w:eastAsia="Times New Roman"/>
          <w:u w:val="single"/>
        </w:rPr>
        <w:t>igitale veldwerkomgeving</w:t>
      </w:r>
      <w:r w:rsidR="00AE6C16">
        <w:rPr>
          <w:rFonts w:eastAsia="Times New Roman"/>
          <w:u w:val="single"/>
        </w:rPr>
        <w:t xml:space="preserve"> per</w:t>
      </w:r>
      <w:r w:rsidR="00316C12" w:rsidRPr="0081476E">
        <w:rPr>
          <w:rFonts w:eastAsia="Times New Roman"/>
          <w:u w:val="single"/>
        </w:rPr>
        <w:t xml:space="preserve"> </w:t>
      </w:r>
      <w:r w:rsidR="00D01E4F" w:rsidRPr="0081476E">
        <w:rPr>
          <w:rFonts w:eastAsia="Times New Roman"/>
          <w:u w:val="single"/>
        </w:rPr>
        <w:t>deel-SMP</w:t>
      </w:r>
      <w:r w:rsidR="00EF2FE6" w:rsidRPr="00330755">
        <w:rPr>
          <w:rFonts w:eastAsia="Times New Roman"/>
        </w:rPr>
        <w:t>:</w:t>
      </w:r>
      <w:r w:rsidR="003863DC" w:rsidRPr="00330755">
        <w:rPr>
          <w:rFonts w:eastAsia="Times New Roman"/>
        </w:rPr>
        <w:t xml:space="preserve"> een</w:t>
      </w:r>
      <w:r w:rsidR="00D01E4F" w:rsidRPr="00330755">
        <w:rPr>
          <w:rFonts w:eastAsia="Times New Roman"/>
        </w:rPr>
        <w:t xml:space="preserve"> </w:t>
      </w:r>
      <w:r w:rsidR="007E008B" w:rsidRPr="00330755">
        <w:rPr>
          <w:rFonts w:eastAsia="Times New Roman"/>
        </w:rPr>
        <w:t xml:space="preserve">vastgesteld verslag </w:t>
      </w:r>
      <w:r w:rsidR="00BB1DDB">
        <w:rPr>
          <w:rFonts w:eastAsia="Times New Roman"/>
        </w:rPr>
        <w:t xml:space="preserve">de startbijeenkomst </w:t>
      </w:r>
      <w:r w:rsidR="00A47BC8">
        <w:rPr>
          <w:rFonts w:eastAsia="Times New Roman"/>
        </w:rPr>
        <w:t xml:space="preserve">met Opdrachtgever in 2025 en </w:t>
      </w:r>
      <w:r w:rsidR="0003673F">
        <w:rPr>
          <w:rFonts w:eastAsia="Times New Roman"/>
        </w:rPr>
        <w:t xml:space="preserve">vervolgens </w:t>
      </w:r>
      <w:r w:rsidR="00A47BC8">
        <w:rPr>
          <w:rFonts w:eastAsia="Times New Roman"/>
        </w:rPr>
        <w:t xml:space="preserve">een vastgesteld verslag </w:t>
      </w:r>
      <w:r w:rsidR="00514BB5" w:rsidRPr="00330755">
        <w:rPr>
          <w:rFonts w:eastAsia="Times New Roman"/>
        </w:rPr>
        <w:t xml:space="preserve">van de </w:t>
      </w:r>
      <w:r w:rsidR="0081476E">
        <w:rPr>
          <w:rFonts w:eastAsia="Times New Roman"/>
        </w:rPr>
        <w:t xml:space="preserve">instructiebijeenkomst voor </w:t>
      </w:r>
      <w:r w:rsidR="00133D32">
        <w:rPr>
          <w:rFonts w:eastAsia="Times New Roman"/>
        </w:rPr>
        <w:t xml:space="preserve">digitale veldwerkomgeving </w:t>
      </w:r>
      <w:r w:rsidR="003863DC" w:rsidRPr="00330755">
        <w:rPr>
          <w:rFonts w:eastAsia="Times New Roman"/>
        </w:rPr>
        <w:t xml:space="preserve">per </w:t>
      </w:r>
      <w:r w:rsidR="00CE516E" w:rsidRPr="00330755">
        <w:rPr>
          <w:rFonts w:eastAsia="Times New Roman"/>
        </w:rPr>
        <w:t>deel-SMP</w:t>
      </w:r>
      <w:r w:rsidR="0003673F">
        <w:rPr>
          <w:rFonts w:eastAsia="Times New Roman"/>
        </w:rPr>
        <w:t>.</w:t>
      </w:r>
    </w:p>
    <w:p w14:paraId="75A72121" w14:textId="4E869780" w:rsidR="00330755" w:rsidRDefault="00330755" w:rsidP="00E070B5">
      <w:pPr>
        <w:pStyle w:val="Lijstalinea"/>
        <w:numPr>
          <w:ilvl w:val="0"/>
          <w:numId w:val="32"/>
        </w:numPr>
        <w:spacing w:line="240" w:lineRule="auto"/>
        <w:rPr>
          <w:rFonts w:eastAsia="Times New Roman"/>
        </w:rPr>
      </w:pPr>
      <w:r w:rsidRPr="10BEF02E">
        <w:rPr>
          <w:rFonts w:eastAsia="Times New Roman"/>
          <w:u w:val="single"/>
        </w:rPr>
        <w:t>B</w:t>
      </w:r>
      <w:r w:rsidR="00316C12" w:rsidRPr="10BEF02E">
        <w:rPr>
          <w:rFonts w:eastAsia="Times New Roman"/>
          <w:u w:val="single"/>
        </w:rPr>
        <w:t>ij</w:t>
      </w:r>
      <w:r w:rsidR="000705B6" w:rsidRPr="10BEF02E">
        <w:rPr>
          <w:rFonts w:eastAsia="Times New Roman"/>
          <w:u w:val="single"/>
        </w:rPr>
        <w:t xml:space="preserve"> </w:t>
      </w:r>
      <w:r w:rsidR="00464E85" w:rsidRPr="10BEF02E">
        <w:rPr>
          <w:rFonts w:eastAsia="Times New Roman"/>
          <w:u w:val="single"/>
        </w:rPr>
        <w:t>begeleiding</w:t>
      </w:r>
      <w:r w:rsidR="00AE6C16" w:rsidRPr="10BEF02E">
        <w:rPr>
          <w:rFonts w:eastAsia="Times New Roman"/>
          <w:u w:val="single"/>
        </w:rPr>
        <w:t xml:space="preserve"> van het</w:t>
      </w:r>
      <w:r w:rsidR="00464E85" w:rsidRPr="10BEF02E">
        <w:rPr>
          <w:rFonts w:eastAsia="Times New Roman"/>
          <w:u w:val="single"/>
        </w:rPr>
        <w:t xml:space="preserve"> veldwerk: </w:t>
      </w:r>
      <w:r w:rsidR="00256A8B" w:rsidRPr="10BEF02E">
        <w:rPr>
          <w:rFonts w:eastAsia="Times New Roman"/>
        </w:rPr>
        <w:t xml:space="preserve">een vastgesteld verslag van de startbijeenkomst voor </w:t>
      </w:r>
      <w:r w:rsidR="004D3B58" w:rsidRPr="10BEF02E">
        <w:rPr>
          <w:rFonts w:eastAsia="Times New Roman"/>
        </w:rPr>
        <w:t>h</w:t>
      </w:r>
      <w:r w:rsidR="00256A8B" w:rsidRPr="10BEF02E">
        <w:rPr>
          <w:rFonts w:eastAsia="Times New Roman"/>
        </w:rPr>
        <w:t>et veldwerk</w:t>
      </w:r>
      <w:r w:rsidR="004D3B58" w:rsidRPr="10BEF02E">
        <w:rPr>
          <w:rFonts w:eastAsia="Times New Roman"/>
        </w:rPr>
        <w:t xml:space="preserve"> met </w:t>
      </w:r>
      <w:r w:rsidR="00FF1190" w:rsidRPr="10BEF02E">
        <w:rPr>
          <w:rFonts w:eastAsia="Times New Roman"/>
        </w:rPr>
        <w:t>O</w:t>
      </w:r>
      <w:r w:rsidR="004D3B58" w:rsidRPr="10BEF02E">
        <w:rPr>
          <w:rFonts w:eastAsia="Times New Roman"/>
        </w:rPr>
        <w:t>pdrachtnemer en veldonderzoekers</w:t>
      </w:r>
      <w:r w:rsidR="00B86F61" w:rsidRPr="10BEF02E">
        <w:rPr>
          <w:rFonts w:eastAsia="Times New Roman"/>
        </w:rPr>
        <w:t xml:space="preserve"> per deel-SMP</w:t>
      </w:r>
      <w:r w:rsidR="004D3B58" w:rsidRPr="10BEF02E">
        <w:rPr>
          <w:rFonts w:eastAsia="Times New Roman"/>
        </w:rPr>
        <w:t>;</w:t>
      </w:r>
      <w:r w:rsidR="004D3B58" w:rsidRPr="10BEF02E">
        <w:rPr>
          <w:rFonts w:eastAsia="Times New Roman"/>
          <w:u w:val="single"/>
        </w:rPr>
        <w:t xml:space="preserve"> </w:t>
      </w:r>
      <w:r w:rsidR="0015149F" w:rsidRPr="10BEF02E">
        <w:rPr>
          <w:rFonts w:eastAsia="Times New Roman"/>
        </w:rPr>
        <w:t>getekende urenstaten</w:t>
      </w:r>
      <w:r w:rsidR="00A57299" w:rsidRPr="10BEF02E">
        <w:rPr>
          <w:rFonts w:eastAsia="Times New Roman"/>
        </w:rPr>
        <w:t>, schriftelijke bevestiging van veldwerkbureaus dat afgesproken begeleiding geleverd is</w:t>
      </w:r>
      <w:r w:rsidR="00FB1304" w:rsidRPr="10BEF02E">
        <w:rPr>
          <w:rFonts w:eastAsia="Times New Roman"/>
        </w:rPr>
        <w:t xml:space="preserve"> en </w:t>
      </w:r>
      <w:r w:rsidR="00441DCF" w:rsidRPr="10BEF02E">
        <w:rPr>
          <w:rFonts w:eastAsia="Times New Roman"/>
        </w:rPr>
        <w:t xml:space="preserve">kopie/afschrift van </w:t>
      </w:r>
      <w:r w:rsidR="00FB1304" w:rsidRPr="10BEF02E">
        <w:rPr>
          <w:rFonts w:eastAsia="Times New Roman"/>
        </w:rPr>
        <w:t>input op onderzoeksrapporten</w:t>
      </w:r>
      <w:r w:rsidR="12158A30" w:rsidRPr="10BEF02E">
        <w:rPr>
          <w:rFonts w:eastAsia="Times New Roman"/>
        </w:rPr>
        <w:t>.</w:t>
      </w:r>
    </w:p>
    <w:p w14:paraId="64026DF1" w14:textId="613BC473" w:rsidR="00330755" w:rsidRPr="00330755" w:rsidRDefault="00330755" w:rsidP="00E070B5">
      <w:pPr>
        <w:pStyle w:val="Lijstalinea"/>
        <w:numPr>
          <w:ilvl w:val="0"/>
          <w:numId w:val="32"/>
        </w:numPr>
        <w:spacing w:line="240" w:lineRule="auto"/>
        <w:rPr>
          <w:rFonts w:eastAsia="Times New Roman"/>
        </w:rPr>
      </w:pPr>
      <w:r w:rsidRPr="00330755">
        <w:rPr>
          <w:rFonts w:eastAsia="Times New Roman"/>
          <w:u w:val="single"/>
        </w:rPr>
        <w:t xml:space="preserve">Opstellen deel-SMP: </w:t>
      </w:r>
      <w:r w:rsidR="004E5FF7" w:rsidRPr="00B86F61">
        <w:rPr>
          <w:rFonts w:eastAsia="Times New Roman"/>
        </w:rPr>
        <w:t xml:space="preserve">een vastgesteld verslag van de startbijeenkomst voor </w:t>
      </w:r>
      <w:r w:rsidR="004E5FF7">
        <w:rPr>
          <w:rFonts w:eastAsia="Times New Roman"/>
        </w:rPr>
        <w:t xml:space="preserve">het schrijven van het deel-SMP en vervolgens een </w:t>
      </w:r>
      <w:r w:rsidRPr="00330755">
        <w:rPr>
          <w:rFonts w:eastAsia="Times New Roman"/>
        </w:rPr>
        <w:t>(kopie) ingediende vergunningaanvraag</w:t>
      </w:r>
      <w:r w:rsidR="00170923">
        <w:rPr>
          <w:rFonts w:eastAsia="Times New Roman"/>
        </w:rPr>
        <w:t xml:space="preserve"> per deel </w:t>
      </w:r>
      <w:r w:rsidR="64949538" w:rsidRPr="10BEF02E">
        <w:rPr>
          <w:rFonts w:eastAsia="Times New Roman"/>
        </w:rPr>
        <w:t>–</w:t>
      </w:r>
      <w:r w:rsidR="00170923">
        <w:rPr>
          <w:rFonts w:eastAsia="Times New Roman"/>
        </w:rPr>
        <w:t>SMP</w:t>
      </w:r>
      <w:r w:rsidR="64949538" w:rsidRPr="10BEF02E">
        <w:rPr>
          <w:rFonts w:eastAsia="Times New Roman"/>
        </w:rPr>
        <w:t>.</w:t>
      </w:r>
    </w:p>
    <w:p w14:paraId="7B8D2AB3" w14:textId="1C748E0D" w:rsidR="022558EB" w:rsidRDefault="022558EB" w:rsidP="00E070B5">
      <w:pPr>
        <w:pStyle w:val="Lijstalinea"/>
        <w:numPr>
          <w:ilvl w:val="0"/>
          <w:numId w:val="35"/>
        </w:numPr>
        <w:rPr>
          <w:rFonts w:eastAsia="Corbel" w:cs="Corbel"/>
        </w:rPr>
      </w:pPr>
      <w:r w:rsidRPr="00330755">
        <w:rPr>
          <w:rFonts w:eastAsia="Corbel" w:cs="Corbel"/>
        </w:rPr>
        <w:t>Uiterlijk 28 februari van elk jaar binnen de Overeenkomst</w:t>
      </w:r>
      <w:r w:rsidRPr="3D39DF75">
        <w:rPr>
          <w:rFonts w:eastAsia="Corbel" w:cs="Corbel"/>
        </w:rPr>
        <w:t xml:space="preserve"> levert Contractant een gewaarmerkte goedkeurende controleverklaring van een onafhankelijke accountant af voor de jaarrekening van de </w:t>
      </w:r>
      <w:r w:rsidR="00AF6779">
        <w:rPr>
          <w:rFonts w:eastAsia="Corbel" w:cs="Corbel"/>
        </w:rPr>
        <w:t>G</w:t>
      </w:r>
      <w:r w:rsidRPr="3D39DF75">
        <w:rPr>
          <w:rFonts w:eastAsia="Corbel" w:cs="Corbel"/>
        </w:rPr>
        <w:t xml:space="preserve">emeente. Deze controleverklaring moet een positief oordeel geven over: </w:t>
      </w:r>
      <w:r w:rsidR="5F6A7FF0" w:rsidRPr="3D39DF75">
        <w:rPr>
          <w:rFonts w:eastAsia="Corbel" w:cs="Corbel"/>
        </w:rPr>
        <w:t>g</w:t>
      </w:r>
      <w:r w:rsidRPr="3D39DF75">
        <w:rPr>
          <w:rFonts w:eastAsia="Corbel" w:cs="Corbel"/>
        </w:rPr>
        <w:t xml:space="preserve">etrouwheid en rechtmatigheid </w:t>
      </w:r>
      <w:r w:rsidR="31B3B1C0" w:rsidRPr="3D39DF75">
        <w:rPr>
          <w:rFonts w:eastAsia="Corbel" w:cs="Corbel"/>
        </w:rPr>
        <w:t>conform de beschreven activiteiten onder</w:t>
      </w:r>
      <w:r w:rsidR="31B3B1C0" w:rsidRPr="560678F1">
        <w:rPr>
          <w:rFonts w:eastAsia="Corbel" w:cs="Corbel"/>
        </w:rPr>
        <w:t xml:space="preserve"> artikel 1 van voorliggend </w:t>
      </w:r>
      <w:r w:rsidR="31B3B1C0" w:rsidRPr="46473ECC">
        <w:rPr>
          <w:rFonts w:eastAsia="Corbel" w:cs="Corbel"/>
        </w:rPr>
        <w:t>PVE</w:t>
      </w:r>
      <w:r w:rsidR="31B3B1C0" w:rsidRPr="57F0B205">
        <w:rPr>
          <w:rFonts w:eastAsia="Corbel" w:cs="Corbel"/>
        </w:rPr>
        <w:t>.</w:t>
      </w:r>
    </w:p>
    <w:p w14:paraId="1E4C7AE9" w14:textId="6031F236" w:rsidR="00400DC8" w:rsidRPr="00CF02F6" w:rsidRDefault="00122052" w:rsidP="009C17EC">
      <w:pPr>
        <w:pStyle w:val="Kop3"/>
        <w:numPr>
          <w:ilvl w:val="0"/>
          <w:numId w:val="0"/>
        </w:numPr>
        <w:spacing w:line="276" w:lineRule="auto"/>
        <w:ind w:left="360"/>
      </w:pPr>
      <w:bookmarkStart w:id="17" w:name="_Toc178337682"/>
      <w:r>
        <w:t>E</w:t>
      </w:r>
      <w:r w:rsidR="00400DC8" w:rsidRPr="00CF02F6">
        <w:t xml:space="preserve">isen ten aanzien van de bijzondere uitvoeringsvoorwaarden van de </w:t>
      </w:r>
      <w:r w:rsidR="00AF6779">
        <w:t>g</w:t>
      </w:r>
      <w:r w:rsidR="00922C2B" w:rsidRPr="00CF02F6">
        <w:t>emeente</w:t>
      </w:r>
      <w:r w:rsidR="00400DC8" w:rsidRPr="00CF02F6">
        <w:t xml:space="preserve"> Amsterdam</w:t>
      </w:r>
      <w:bookmarkEnd w:id="17"/>
    </w:p>
    <w:p w14:paraId="200294A1" w14:textId="50E771CB" w:rsidR="003E1903" w:rsidRPr="004F5B27" w:rsidRDefault="00400DC8" w:rsidP="00E070B5">
      <w:pPr>
        <w:pStyle w:val="Default"/>
        <w:numPr>
          <w:ilvl w:val="0"/>
          <w:numId w:val="24"/>
        </w:numPr>
        <w:spacing w:line="276" w:lineRule="auto"/>
        <w:ind w:left="570"/>
        <w:rPr>
          <w:rFonts w:ascii="Corbel" w:hAnsi="Corbel"/>
          <w:b/>
          <w:bCs/>
          <w:sz w:val="21"/>
          <w:szCs w:val="21"/>
        </w:rPr>
      </w:pPr>
      <w:bookmarkStart w:id="18" w:name="_Toc178337683"/>
      <w:r w:rsidRPr="004F5B27">
        <w:rPr>
          <w:rFonts w:ascii="Corbel" w:hAnsi="Corbel"/>
          <w:b/>
          <w:bCs/>
          <w:sz w:val="21"/>
          <w:szCs w:val="21"/>
        </w:rPr>
        <w:t>Innovatie</w:t>
      </w:r>
      <w:bookmarkEnd w:id="18"/>
      <w:r w:rsidRPr="004F5B27">
        <w:rPr>
          <w:rFonts w:ascii="Corbel" w:hAnsi="Corbel"/>
          <w:b/>
          <w:bCs/>
          <w:sz w:val="21"/>
          <w:szCs w:val="21"/>
        </w:rPr>
        <w:t xml:space="preserve"> </w:t>
      </w:r>
    </w:p>
    <w:p w14:paraId="33855FB0" w14:textId="21FFAC4D" w:rsidR="003E1903" w:rsidRPr="003E1903" w:rsidRDefault="4A559A33" w:rsidP="00E070B5">
      <w:pPr>
        <w:pStyle w:val="Default"/>
        <w:numPr>
          <w:ilvl w:val="0"/>
          <w:numId w:val="33"/>
        </w:numPr>
        <w:spacing w:line="276" w:lineRule="auto"/>
        <w:rPr>
          <w:rFonts w:ascii="Corbel" w:eastAsia="Corbel" w:hAnsi="Corbel"/>
          <w:sz w:val="21"/>
          <w:szCs w:val="21"/>
        </w:rPr>
      </w:pPr>
      <w:r w:rsidRPr="003E1903">
        <w:rPr>
          <w:rFonts w:ascii="Corbel" w:eastAsia="Corbel" w:hAnsi="Corbel"/>
          <w:sz w:val="21"/>
          <w:szCs w:val="21"/>
        </w:rPr>
        <w:t xml:space="preserve">Opdrachtnemer is op de hoogte van relevante innovaties in het werkveld en </w:t>
      </w:r>
      <w:r w:rsidR="7D9E5B76" w:rsidRPr="003E1903">
        <w:rPr>
          <w:rFonts w:ascii="Corbel" w:eastAsia="Corbel" w:hAnsi="Corbel"/>
          <w:sz w:val="21"/>
          <w:szCs w:val="21"/>
        </w:rPr>
        <w:t>onderzoekt</w:t>
      </w:r>
      <w:r w:rsidRPr="003E1903">
        <w:rPr>
          <w:rFonts w:ascii="Corbel" w:eastAsia="Corbel" w:hAnsi="Corbel"/>
          <w:sz w:val="21"/>
          <w:szCs w:val="21"/>
        </w:rPr>
        <w:t xml:space="preserve"> mogelijkheden om deze in het SMP toe te passen.</w:t>
      </w:r>
      <w:r w:rsidR="00DE68A8" w:rsidRPr="003E1903">
        <w:rPr>
          <w:rFonts w:ascii="Corbel" w:eastAsia="Corbel" w:hAnsi="Corbel"/>
          <w:sz w:val="21"/>
          <w:szCs w:val="21"/>
        </w:rPr>
        <w:t xml:space="preserve"> Denk hierbij aan </w:t>
      </w:r>
      <w:r w:rsidR="00EC0673">
        <w:rPr>
          <w:rFonts w:ascii="Corbel" w:eastAsia="Corbel" w:hAnsi="Corbel"/>
          <w:sz w:val="21"/>
          <w:szCs w:val="21"/>
        </w:rPr>
        <w:t>I</w:t>
      </w:r>
      <w:r w:rsidR="00DE68A8" w:rsidRPr="003E1903">
        <w:rPr>
          <w:rFonts w:ascii="Corbel" w:eastAsia="Corbel" w:hAnsi="Corbel"/>
          <w:sz w:val="21"/>
          <w:szCs w:val="21"/>
        </w:rPr>
        <w:t xml:space="preserve">nnovatie op het gebied van natuurinclusief bouwen/ isoleren in het mitigatie- en compensatieplan; innovatieve monitoringstechnieken die in Amsterdam toegepast kunnen worden of </w:t>
      </w:r>
      <w:r w:rsidR="00EC0673">
        <w:rPr>
          <w:rFonts w:ascii="Corbel" w:eastAsia="Corbel" w:hAnsi="Corbel"/>
          <w:sz w:val="21"/>
          <w:szCs w:val="21"/>
        </w:rPr>
        <w:t>I</w:t>
      </w:r>
      <w:r w:rsidR="00DE68A8" w:rsidRPr="003E1903">
        <w:rPr>
          <w:rFonts w:ascii="Corbel" w:eastAsia="Corbel" w:hAnsi="Corbel"/>
          <w:sz w:val="21"/>
          <w:szCs w:val="21"/>
        </w:rPr>
        <w:t>nnovatie bij uitvoering van het SMP, zoals wijze van bepalen of een vleermuis op een specifiek moment wel of niet aanwezig is in een spouw</w:t>
      </w:r>
      <w:r w:rsidR="003713E1" w:rsidRPr="003E1903">
        <w:rPr>
          <w:rFonts w:ascii="Corbel" w:eastAsia="Corbel" w:hAnsi="Corbel"/>
          <w:sz w:val="21"/>
          <w:szCs w:val="21"/>
        </w:rPr>
        <w:t xml:space="preserve">. </w:t>
      </w:r>
    </w:p>
    <w:p w14:paraId="77BFD93A" w14:textId="56538B66" w:rsidR="00400DC8" w:rsidRPr="003E1903" w:rsidRDefault="005473A5" w:rsidP="00E070B5">
      <w:pPr>
        <w:pStyle w:val="Default"/>
        <w:numPr>
          <w:ilvl w:val="0"/>
          <w:numId w:val="33"/>
        </w:numPr>
        <w:spacing w:line="276" w:lineRule="auto"/>
        <w:rPr>
          <w:rFonts w:ascii="Corbel" w:eastAsia="Corbel" w:hAnsi="Corbel"/>
          <w:sz w:val="21"/>
          <w:szCs w:val="21"/>
        </w:rPr>
      </w:pPr>
      <w:r w:rsidRPr="003E1903">
        <w:rPr>
          <w:rFonts w:ascii="Corbel" w:eastAsia="Corbel" w:hAnsi="Corbel"/>
          <w:sz w:val="21"/>
          <w:szCs w:val="21"/>
        </w:rPr>
        <w:lastRenderedPageBreak/>
        <w:t xml:space="preserve">Opdrachtnemer bespreekt 2x per jaar tijdens Strategisch Overleg </w:t>
      </w:r>
      <w:r w:rsidR="76246D7E" w:rsidRPr="003E1903">
        <w:rPr>
          <w:rFonts w:ascii="Corbel" w:eastAsia="Corbel" w:hAnsi="Corbel"/>
          <w:sz w:val="21"/>
          <w:szCs w:val="21"/>
        </w:rPr>
        <w:t xml:space="preserve">de </w:t>
      </w:r>
      <w:r w:rsidRPr="003E1903">
        <w:rPr>
          <w:rFonts w:ascii="Corbel" w:eastAsia="Corbel" w:hAnsi="Corbel"/>
          <w:sz w:val="21"/>
          <w:szCs w:val="21"/>
        </w:rPr>
        <w:t>nieuwe ontwikkelingen en innovaties relevant voor het SMP met Opdrachtgever.</w:t>
      </w:r>
      <w:r w:rsidR="00E64D9F" w:rsidRPr="003E1903">
        <w:rPr>
          <w:rFonts w:ascii="Corbel" w:eastAsia="Corbel" w:hAnsi="Corbel"/>
          <w:sz w:val="21"/>
          <w:szCs w:val="21"/>
        </w:rPr>
        <w:t xml:space="preserve"> </w:t>
      </w:r>
      <w:r w:rsidR="00E377B3" w:rsidRPr="003E1903">
        <w:rPr>
          <w:rFonts w:ascii="Corbel" w:eastAsia="Corbel" w:hAnsi="Corbel"/>
          <w:sz w:val="21"/>
          <w:szCs w:val="21"/>
        </w:rPr>
        <w:t xml:space="preserve">In de SLA worden nadere afspraken hierover vastgelegd. </w:t>
      </w:r>
    </w:p>
    <w:p w14:paraId="6BF1EC84" w14:textId="77777777" w:rsidR="00440472" w:rsidRPr="003E1903" w:rsidRDefault="00440472" w:rsidP="003E1903">
      <w:pPr>
        <w:pStyle w:val="Default"/>
        <w:spacing w:line="276" w:lineRule="auto"/>
        <w:ind w:left="907"/>
        <w:rPr>
          <w:rFonts w:ascii="Corbel" w:eastAsia="Corbel" w:hAnsi="Corbel"/>
          <w:sz w:val="21"/>
          <w:szCs w:val="21"/>
        </w:rPr>
      </w:pPr>
    </w:p>
    <w:p w14:paraId="5A76D5E3" w14:textId="77777777" w:rsidR="001F5C0A" w:rsidRPr="00CF02F6" w:rsidRDefault="001F5C0A" w:rsidP="00400DC8">
      <w:pPr>
        <w:rPr>
          <w:rFonts w:eastAsia="Corbel"/>
        </w:rPr>
      </w:pPr>
    </w:p>
    <w:p w14:paraId="15FD6CA6" w14:textId="21F33D0D" w:rsidR="00400DC8" w:rsidRPr="004F5B27" w:rsidRDefault="00400DC8" w:rsidP="00E070B5">
      <w:pPr>
        <w:pStyle w:val="Default"/>
        <w:numPr>
          <w:ilvl w:val="0"/>
          <w:numId w:val="24"/>
        </w:numPr>
        <w:spacing w:line="276" w:lineRule="auto"/>
        <w:rPr>
          <w:rFonts w:ascii="Corbel" w:hAnsi="Corbel"/>
          <w:b/>
          <w:bCs/>
          <w:sz w:val="21"/>
          <w:szCs w:val="21"/>
        </w:rPr>
      </w:pPr>
      <w:bookmarkStart w:id="19" w:name="_Toc178337684"/>
      <w:r w:rsidRPr="004F5B27">
        <w:rPr>
          <w:rFonts w:ascii="Corbel" w:hAnsi="Corbel"/>
          <w:b/>
          <w:bCs/>
          <w:sz w:val="21"/>
          <w:szCs w:val="21"/>
        </w:rPr>
        <w:t>Social Return</w:t>
      </w:r>
      <w:bookmarkEnd w:id="19"/>
    </w:p>
    <w:p w14:paraId="363DE968" w14:textId="43F48BB7" w:rsidR="00400DC8" w:rsidRPr="00CF02F6" w:rsidRDefault="00400DC8" w:rsidP="003B443B">
      <w:pPr>
        <w:spacing w:line="276" w:lineRule="auto"/>
        <w:ind w:left="210"/>
        <w:rPr>
          <w:rStyle w:val="Hyperlink"/>
        </w:rPr>
      </w:pPr>
      <w:r w:rsidRPr="00CF02F6">
        <w:t xml:space="preserve">De </w:t>
      </w:r>
      <w:r w:rsidR="00C942B2" w:rsidRPr="00CF02F6">
        <w:t>Opdrachtgever</w:t>
      </w:r>
      <w:r w:rsidRPr="00CF02F6">
        <w:t xml:space="preserve"> Amsterdam is een sociaal </w:t>
      </w:r>
      <w:r w:rsidR="009F5604" w:rsidRPr="00CF02F6">
        <w:t>O</w:t>
      </w:r>
      <w:r w:rsidRPr="00CF02F6">
        <w:t xml:space="preserve">pdrachtgever en heeft als doelstelling dat haar investeringen, naast het ‘gewone’ rendement, ook sociale impact opleveren. Social return is een instrument om sociale impact te realiseren bij inkoop en aanbestedingen. Het berust op het principe dat </w:t>
      </w:r>
      <w:r w:rsidR="686B46F2">
        <w:t>Opdrachtnemer</w:t>
      </w:r>
      <w:r w:rsidR="7E0BCDFA">
        <w:t xml:space="preserve"> </w:t>
      </w:r>
      <w:r w:rsidR="66B1FD6B">
        <w:t>en</w:t>
      </w:r>
      <w:r w:rsidRPr="00CF02F6">
        <w:t xml:space="preserve"> – naast het uitvoeren van de reguliere </w:t>
      </w:r>
      <w:r w:rsidR="007B2F82">
        <w:t>O</w:t>
      </w:r>
      <w:r w:rsidRPr="00CF02F6">
        <w:t xml:space="preserve">pdracht – een bijdrage leveren op maatschappelijk vlak voor de </w:t>
      </w:r>
      <w:r w:rsidR="009F5604" w:rsidRPr="00CF02F6">
        <w:t>O</w:t>
      </w:r>
      <w:r w:rsidRPr="00CF02F6">
        <w:t xml:space="preserve">pdrachtgever. Daarom vraagt de </w:t>
      </w:r>
      <w:r w:rsidR="00C942B2" w:rsidRPr="00CF02F6">
        <w:t>Opdrachtgever</w:t>
      </w:r>
      <w:r w:rsidRPr="00CF02F6">
        <w:t xml:space="preserve"> haar </w:t>
      </w:r>
      <w:r w:rsidR="686B46F2">
        <w:t>Opdrachtnemer</w:t>
      </w:r>
      <w:r w:rsidR="17BEDA7C">
        <w:t xml:space="preserve"> </w:t>
      </w:r>
      <w:r w:rsidR="66B1FD6B">
        <w:t>en</w:t>
      </w:r>
      <w:r w:rsidRPr="00CF02F6">
        <w:t xml:space="preserve"> een bijdrage te leveren aan de arbeidsparticipatie van mensen met een afstand tot de arbeidsmarkt of aan andere sociale opgaven in de stad. </w:t>
      </w:r>
      <w:r w:rsidR="66B1FD6B">
        <w:t xml:space="preserve">Voor meer informatie over het </w:t>
      </w:r>
      <w:r w:rsidR="6309EBCD">
        <w:t>S</w:t>
      </w:r>
      <w:r w:rsidR="66B1FD6B">
        <w:t xml:space="preserve">ocial returnbeleid van de </w:t>
      </w:r>
      <w:r w:rsidR="70402973">
        <w:t>Opdrachtgever</w:t>
      </w:r>
      <w:r w:rsidR="66B1FD6B">
        <w:t xml:space="preserve"> Amsterdam en de doelgroep zie: </w:t>
      </w:r>
      <w:hyperlink r:id="rId11">
        <w:r w:rsidR="66B1FD6B" w:rsidRPr="0E900965">
          <w:rPr>
            <w:rStyle w:val="Hyperlink"/>
          </w:rPr>
          <w:t>www.amsterdam.nl/socialreturn</w:t>
        </w:r>
      </w:hyperlink>
    </w:p>
    <w:p w14:paraId="4829BAF2" w14:textId="77777777" w:rsidR="00112048" w:rsidRPr="00CF02F6" w:rsidRDefault="00112048" w:rsidP="00CF02F6">
      <w:pPr>
        <w:spacing w:line="276" w:lineRule="auto"/>
      </w:pPr>
    </w:p>
    <w:p w14:paraId="4F0CCF83" w14:textId="648EFB64"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Bureau Social Return</w:t>
      </w:r>
    </w:p>
    <w:p w14:paraId="3981AFDB" w14:textId="0215285D" w:rsidR="00400DC8" w:rsidRPr="00CF02F6" w:rsidRDefault="00400DC8" w:rsidP="003B443B">
      <w:pPr>
        <w:spacing w:line="276" w:lineRule="auto"/>
        <w:ind w:left="210"/>
      </w:pPr>
      <w:r w:rsidRPr="00CF02F6">
        <w:t xml:space="preserve">Bureau Social Return van de </w:t>
      </w:r>
      <w:r w:rsidR="00C942B2" w:rsidRPr="00CF02F6">
        <w:t>Opdrachtgever</w:t>
      </w:r>
      <w:r w:rsidRPr="00CF02F6">
        <w:t xml:space="preserve"> Amsterdam adviseert en ondersteunt </w:t>
      </w:r>
      <w:r w:rsidR="00EE0FE4" w:rsidRPr="00CF02F6">
        <w:t>gemeente</w:t>
      </w:r>
      <w:r w:rsidRPr="00CF02F6">
        <w:t xml:space="preserve">lijke </w:t>
      </w:r>
      <w:r w:rsidR="004C57D9" w:rsidRPr="00CF02F6">
        <w:t>O</w:t>
      </w:r>
      <w:r w:rsidRPr="00CF02F6">
        <w:t xml:space="preserve">pdrachtgevers en </w:t>
      </w:r>
      <w:r w:rsidR="00943A21" w:rsidRPr="00CF02F6">
        <w:t>Opdrachtnemer</w:t>
      </w:r>
      <w:r w:rsidR="00FF1190">
        <w:t>s</w:t>
      </w:r>
      <w:r w:rsidRPr="00CF02F6">
        <w:t xml:space="preserve"> van de </w:t>
      </w:r>
      <w:r w:rsidR="007A2FC8">
        <w:t>g</w:t>
      </w:r>
      <w:r w:rsidR="00EE0FE4" w:rsidRPr="00CF02F6">
        <w:t>emeente</w:t>
      </w:r>
      <w:r w:rsidRPr="00CF02F6">
        <w:t xml:space="preserve"> Amsterdam bij de implementatie en uitvoering van </w:t>
      </w:r>
      <w:r w:rsidR="00883594">
        <w:t>S</w:t>
      </w:r>
      <w:r w:rsidRPr="00CF02F6">
        <w:t xml:space="preserve">ocial return. Ook is Bureau Social Return verantwoordelijk voor de monitoring en de controle van de invulling van </w:t>
      </w:r>
      <w:r w:rsidR="00883594">
        <w:t>S</w:t>
      </w:r>
      <w:r w:rsidRPr="00CF02F6">
        <w:t xml:space="preserve">ocialreturnverplichtingen door </w:t>
      </w:r>
      <w:r w:rsidR="00943A21" w:rsidRPr="00CF02F6">
        <w:t>Opdrachtnemer</w:t>
      </w:r>
      <w:r w:rsidR="00FF1190">
        <w:t>s</w:t>
      </w:r>
      <w:r w:rsidRPr="00CF02F6">
        <w:t>.</w:t>
      </w:r>
    </w:p>
    <w:p w14:paraId="3F442F90" w14:textId="77777777" w:rsidR="00400DC8" w:rsidRPr="004F5B27" w:rsidRDefault="00400DC8" w:rsidP="003B443B">
      <w:pPr>
        <w:spacing w:line="276" w:lineRule="auto"/>
        <w:ind w:left="210"/>
        <w:rPr>
          <w:rStyle w:val="break-all"/>
          <w:rFonts w:eastAsiaTheme="majorEastAsia"/>
          <w:i/>
          <w:iCs/>
        </w:rPr>
      </w:pPr>
    </w:p>
    <w:p w14:paraId="35E17A56" w14:textId="77777777" w:rsidR="00400DC8" w:rsidRPr="004F5B27" w:rsidRDefault="00400DC8" w:rsidP="004F5B27">
      <w:pPr>
        <w:spacing w:line="276" w:lineRule="auto"/>
        <w:ind w:left="210" w:firstLine="499"/>
        <w:rPr>
          <w:i/>
          <w:iCs/>
        </w:rPr>
      </w:pPr>
      <w:r w:rsidRPr="004F5B27">
        <w:rPr>
          <w:i/>
          <w:iCs/>
        </w:rPr>
        <w:t>Bijzondere uitvoeringsvoorwaarde Social Return</w:t>
      </w:r>
    </w:p>
    <w:p w14:paraId="0C4E1B73" w14:textId="15A22640" w:rsidR="00400DC8" w:rsidRPr="00CF02F6" w:rsidRDefault="00400DC8" w:rsidP="003B443B">
      <w:pPr>
        <w:spacing w:line="276" w:lineRule="auto"/>
        <w:ind w:left="210"/>
      </w:pPr>
      <w:r w:rsidRPr="00CF02F6">
        <w:t xml:space="preserve">Social return is als bijzondere uitvoeringsvoorwaarde opgenomen in de </w:t>
      </w:r>
      <w:r w:rsidR="00704CE3">
        <w:t>O</w:t>
      </w:r>
      <w:r w:rsidRPr="00CF02F6">
        <w:t xml:space="preserve">vereenkomst. De </w:t>
      </w:r>
      <w:r w:rsidR="00943A21" w:rsidRPr="00CF02F6">
        <w:t>Opdrachtnemer</w:t>
      </w:r>
      <w:r w:rsidRPr="00CF02F6">
        <w:t xml:space="preserve"> is verplicht om ten minste 2% van de totale opdrachtwaarde (exclusief btw) aan te wenden voor </w:t>
      </w:r>
      <w:r w:rsidR="00883594">
        <w:t>S</w:t>
      </w:r>
      <w:r w:rsidRPr="00CF02F6">
        <w:t xml:space="preserve">ocial return. Eventuele leveringen van de afdeling Logistiek van de directie Stadswerken van de </w:t>
      </w:r>
      <w:r w:rsidR="007A2FC8">
        <w:t>g</w:t>
      </w:r>
      <w:r w:rsidR="00EE0FE4" w:rsidRPr="00CF02F6">
        <w:t>emeente</w:t>
      </w:r>
      <w:r w:rsidRPr="00CF02F6">
        <w:t xml:space="preserve"> Amsterdam (voorheen Materiaalbureau) worden bij het totaal in mindering gebracht en zijn uitgezonderd van </w:t>
      </w:r>
      <w:r w:rsidR="00883594">
        <w:t>S</w:t>
      </w:r>
      <w:r w:rsidRPr="00CF02F6">
        <w:t xml:space="preserve">ocial return. De totale opdrachtwaarde wordt berekend over de gehele looptijd van de </w:t>
      </w:r>
      <w:r w:rsidR="00704CE3">
        <w:t>O</w:t>
      </w:r>
      <w:r w:rsidRPr="00CF02F6">
        <w:t>vereenkomst, inclusief eventuele verlengingen en onderhoudstermijnen.</w:t>
      </w:r>
    </w:p>
    <w:p w14:paraId="2CEADB0F" w14:textId="77777777" w:rsidR="00112048" w:rsidRPr="00CF02F6" w:rsidRDefault="00112048" w:rsidP="003B443B">
      <w:pPr>
        <w:spacing w:line="276" w:lineRule="auto"/>
        <w:ind w:left="210"/>
      </w:pPr>
    </w:p>
    <w:p w14:paraId="2B7FB6E9" w14:textId="22C006D4"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Procedure na gunning</w:t>
      </w:r>
    </w:p>
    <w:p w14:paraId="5D98E1F5" w14:textId="27AA1CE0" w:rsidR="00400DC8" w:rsidRPr="00CF02F6" w:rsidRDefault="00400DC8" w:rsidP="00816EFA">
      <w:pPr>
        <w:spacing w:line="276" w:lineRule="auto"/>
        <w:ind w:left="210"/>
      </w:pPr>
      <w:r w:rsidRPr="00CF02F6">
        <w:t xml:space="preserve">De </w:t>
      </w:r>
      <w:r w:rsidR="00943A21" w:rsidRPr="00CF02F6">
        <w:t>Opdrachtnemer</w:t>
      </w:r>
      <w:r w:rsidRPr="00CF02F6">
        <w:t xml:space="preserve"> dient uiterlijk </w:t>
      </w:r>
      <w:r w:rsidR="005B01A7">
        <w:t>7</w:t>
      </w:r>
      <w:r w:rsidRPr="00CF02F6">
        <w:t xml:space="preserve"> werkdagen na opdrachtverlening contact op te nemen met Bureau Social Return van de </w:t>
      </w:r>
      <w:r w:rsidR="007A2FC8">
        <w:t>g</w:t>
      </w:r>
      <w:r w:rsidR="00EE0FE4" w:rsidRPr="00CF02F6">
        <w:t>emeente</w:t>
      </w:r>
      <w:r w:rsidR="00A55D9B">
        <w:t xml:space="preserve"> </w:t>
      </w:r>
      <w:r w:rsidRPr="00CF02F6">
        <w:t xml:space="preserve">Amsterdam om de </w:t>
      </w:r>
      <w:r w:rsidR="00883594">
        <w:t>S</w:t>
      </w:r>
      <w:r w:rsidRPr="00CF02F6">
        <w:t xml:space="preserve">ocial returnverplichting aan te melden. Contact opnemen kan via: social.return@amsterdam.nl </w:t>
      </w:r>
    </w:p>
    <w:p w14:paraId="4D2161A0" w14:textId="7B80E619" w:rsidR="00400DC8" w:rsidRPr="00CF02F6" w:rsidRDefault="00400DC8" w:rsidP="00816EFA">
      <w:pPr>
        <w:spacing w:line="276" w:lineRule="auto"/>
        <w:ind w:left="210"/>
      </w:pPr>
      <w:r w:rsidRPr="00CF02F6">
        <w:t xml:space="preserve">Na aanmelding bij Bureau Social Return wordt een eerste kennismaking – het startgesprek – ingepland. De precieze invulling van de </w:t>
      </w:r>
      <w:r w:rsidR="00883594">
        <w:t>S</w:t>
      </w:r>
      <w:r w:rsidRPr="00CF02F6">
        <w:t xml:space="preserve">ocial returnverplichting wordt tijdens het startgesprek door Bureau Social Return vastgelegd in nadere prestatieafspraken. Deze prestatieafspraken maken onlosmakelijk deel uit van de onderliggende </w:t>
      </w:r>
      <w:r w:rsidR="00704CE3">
        <w:t>O</w:t>
      </w:r>
      <w:r w:rsidRPr="00CF02F6">
        <w:t xml:space="preserve">vereenkomst. Ze gaan in op het tijdspad, de kosten en de inzet van kandidaten uit de doelgroep. Deze prestatieafspraken maken onlosmakelijk deel uit van de onderliggende </w:t>
      </w:r>
      <w:r w:rsidR="00704CE3">
        <w:t>O</w:t>
      </w:r>
      <w:r w:rsidRPr="00CF02F6">
        <w:t>vereenkomst.</w:t>
      </w:r>
    </w:p>
    <w:p w14:paraId="438D46EE" w14:textId="77777777" w:rsidR="004F5B27" w:rsidRPr="00CF02F6" w:rsidRDefault="004F5B27" w:rsidP="00CF02F6">
      <w:pPr>
        <w:spacing w:line="276" w:lineRule="auto"/>
      </w:pPr>
    </w:p>
    <w:p w14:paraId="0038569B" w14:textId="7A2A2CEB"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Doelgroep</w:t>
      </w:r>
    </w:p>
    <w:p w14:paraId="0C5F365A" w14:textId="58D9CD38" w:rsidR="00400DC8" w:rsidRPr="00CF02F6" w:rsidRDefault="00400DC8" w:rsidP="004D1229">
      <w:pPr>
        <w:spacing w:line="276" w:lineRule="auto"/>
        <w:ind w:left="210"/>
      </w:pPr>
      <w:r w:rsidRPr="00CF02F6">
        <w:lastRenderedPageBreak/>
        <w:t xml:space="preserve">Iemand behoort tot de doelgroep </w:t>
      </w:r>
      <w:r w:rsidR="00380B4A">
        <w:t>S</w:t>
      </w:r>
      <w:r w:rsidRPr="00CF02F6">
        <w:t xml:space="preserve">ocial return wanneer hij/zij minimaal 3 maanden werkloos is bij aanvang van de </w:t>
      </w:r>
      <w:r w:rsidR="00971891">
        <w:t>O</w:t>
      </w:r>
      <w:r w:rsidRPr="00CF02F6">
        <w:t xml:space="preserve">pdracht en als zodanig staat ingeschreven bij het UWV Werkbedrijf, de </w:t>
      </w:r>
      <w:r w:rsidR="00A55D9B">
        <w:t>G</w:t>
      </w:r>
      <w:r w:rsidRPr="00CF02F6">
        <w:t>emeente of een vergelijkbare instantie. Het gaat om personen die vallen onder de Participatiewet of onder een WW-, WSW, WIW/ID, BBZ-, WGA/WIA-/WAO- WGA-, WAO-, Wajong- of NUG-regeling. Ook behoren mbo-studenten BOL en BBL op niveau 1 en 2 tot de doelgroep. Mbo-studenten op niveau 3 en 4 behoren niet tot de doelgroep.</w:t>
      </w:r>
    </w:p>
    <w:p w14:paraId="3BB4DD75" w14:textId="77777777" w:rsidR="00400DC8" w:rsidRPr="00CF02F6" w:rsidRDefault="00400DC8" w:rsidP="004D1229">
      <w:pPr>
        <w:ind w:left="210"/>
      </w:pPr>
    </w:p>
    <w:p w14:paraId="24A0B3A7" w14:textId="414D3ED2" w:rsidR="00400DC8" w:rsidRPr="00CF02F6" w:rsidRDefault="00400DC8" w:rsidP="004D1229">
      <w:pPr>
        <w:ind w:left="210"/>
      </w:pPr>
      <w:r w:rsidRPr="00CF02F6">
        <w:t xml:space="preserve">Kandidaten vallen maximaal één jaar onder de doelgroep </w:t>
      </w:r>
      <w:r w:rsidR="00380B4A">
        <w:t>S</w:t>
      </w:r>
      <w:r w:rsidRPr="00CF02F6">
        <w:t xml:space="preserve">ocial return, behalve kandidaten uit het doelgroepenregister UWV en studenten BOL en BBL op niveau 1 en 2. Kandidaten uit het doelgroepenregister vallen gedurende de gehele looptijd van de </w:t>
      </w:r>
      <w:r w:rsidR="00887C1F">
        <w:t>O</w:t>
      </w:r>
      <w:r w:rsidRPr="00CF02F6">
        <w:t>pdracht onder de doelgroep, omdat zij een blijvende arbeidsbeperking hebben. BOL- en BBL-studenten zijn doelgroepkandidaten gedurende de duur van de opleiding met een maximum van twee jaar.</w:t>
      </w:r>
    </w:p>
    <w:p w14:paraId="4418D646" w14:textId="77777777" w:rsidR="00400DC8" w:rsidRPr="00CF02F6" w:rsidRDefault="00400DC8" w:rsidP="004D1229">
      <w:pPr>
        <w:ind w:left="210"/>
      </w:pPr>
    </w:p>
    <w:p w14:paraId="61082917" w14:textId="1A95E9FA" w:rsidR="00400DC8" w:rsidRPr="00CF02F6" w:rsidRDefault="00400DC8" w:rsidP="004D1229">
      <w:pPr>
        <w:ind w:left="210"/>
      </w:pPr>
      <w:r w:rsidRPr="00CF02F6">
        <w:t xml:space="preserve">Kandidaten vallen alleen onder de doelgroep, wanneer het dienstverband bij de </w:t>
      </w:r>
      <w:r w:rsidR="00943A21" w:rsidRPr="00CF02F6">
        <w:t>Opdrachtnemer</w:t>
      </w:r>
      <w:r w:rsidRPr="00CF02F6">
        <w:t xml:space="preserve"> aanvangt gedurende de looptijd van de </w:t>
      </w:r>
      <w:r w:rsidR="00704CE3">
        <w:t>O</w:t>
      </w:r>
      <w:r w:rsidRPr="00CF02F6">
        <w:t xml:space="preserve">vereenkomst én de kandidaten werkzaam zijn op de </w:t>
      </w:r>
      <w:r w:rsidR="00887C1F">
        <w:t>O</w:t>
      </w:r>
      <w:r w:rsidRPr="00CF02F6">
        <w:t xml:space="preserve">pdracht die voorwerp is van deze aanbesteding. Een kandidaat moet dus werkzaam zijn op de </w:t>
      </w:r>
      <w:r w:rsidR="00887C1F">
        <w:t>O</w:t>
      </w:r>
      <w:r w:rsidRPr="00CF02F6">
        <w:t xml:space="preserve">pdracht en tijdens de </w:t>
      </w:r>
      <w:r w:rsidR="00887C1F">
        <w:t>O</w:t>
      </w:r>
      <w:r w:rsidRPr="00CF02F6">
        <w:t xml:space="preserve">pdracht. Alleen kandidaten uit het doelgroepenregister gelden ook als doelgroepkandidaat als ze in dienst zijn bij de </w:t>
      </w:r>
      <w:r w:rsidR="00943A21" w:rsidRPr="00CF02F6">
        <w:t>Opdrachtnemer</w:t>
      </w:r>
      <w:r w:rsidRPr="00CF02F6">
        <w:t xml:space="preserve"> voor aanvang van de </w:t>
      </w:r>
      <w:r w:rsidR="00887C1F">
        <w:t>O</w:t>
      </w:r>
      <w:r w:rsidRPr="00CF02F6">
        <w:t>pdracht.</w:t>
      </w:r>
    </w:p>
    <w:p w14:paraId="6D78BBE0" w14:textId="77777777" w:rsidR="001F5C0A" w:rsidRPr="00CF02F6" w:rsidRDefault="001F5C0A" w:rsidP="004D1229">
      <w:pPr>
        <w:ind w:left="210"/>
      </w:pPr>
    </w:p>
    <w:p w14:paraId="111D4282" w14:textId="5E2016E8"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W</w:t>
      </w:r>
      <w:r w:rsidR="00747CBA" w:rsidRPr="004F5B27">
        <w:rPr>
          <w:rFonts w:ascii="Corbel" w:hAnsi="Corbel"/>
          <w:i/>
          <w:iCs/>
          <w:sz w:val="21"/>
          <w:szCs w:val="21"/>
        </w:rPr>
        <w:t>IZZR</w:t>
      </w:r>
    </w:p>
    <w:p w14:paraId="02E9A3E1" w14:textId="6C8656ED" w:rsidR="00400DC8" w:rsidRPr="00CF02F6" w:rsidRDefault="00400DC8" w:rsidP="004D1229">
      <w:pPr>
        <w:ind w:left="210"/>
      </w:pPr>
      <w:r w:rsidRPr="00CF02F6">
        <w:t xml:space="preserve">De </w:t>
      </w:r>
      <w:r w:rsidR="00943A21" w:rsidRPr="00CF02F6">
        <w:t>Opdrachtnemer</w:t>
      </w:r>
      <w:r w:rsidRPr="00CF02F6">
        <w:t xml:space="preserve"> rapporteert de inspanningen voor Social Return periodiek in het online registratiesysteem WIZZR. Een inlogcode voor het systeem wordt na het opstellen van de prestatieafspraken verstrekt. Bureau Social Return voert controle uit op de nakoming van de prestatieafspraken en gerapporteerde gegevens in </w:t>
      </w:r>
      <w:r w:rsidR="00747CBA">
        <w:t>WIZZR</w:t>
      </w:r>
      <w:r w:rsidRPr="00CF02F6">
        <w:t xml:space="preserve">. Daarnaast informeert Bureau Social Return de </w:t>
      </w:r>
      <w:r w:rsidR="004C57D9" w:rsidRPr="00CF02F6">
        <w:t>O</w:t>
      </w:r>
      <w:r w:rsidRPr="00CF02F6">
        <w:t>pdrachtgever over de behaalde resultaten.</w:t>
      </w:r>
    </w:p>
    <w:p w14:paraId="6C881F66" w14:textId="77777777" w:rsidR="001F5C0A" w:rsidRPr="00CF02F6" w:rsidRDefault="001F5C0A" w:rsidP="004D1229">
      <w:pPr>
        <w:ind w:left="210"/>
      </w:pPr>
    </w:p>
    <w:p w14:paraId="5840A06A" w14:textId="4469BC95"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Kaders voor verantwoording en bewijsvoering</w:t>
      </w:r>
    </w:p>
    <w:p w14:paraId="1BC5AEB0" w14:textId="7DA6E7B1" w:rsidR="00400DC8" w:rsidRPr="00CF02F6" w:rsidRDefault="00400DC8" w:rsidP="004D1229">
      <w:pPr>
        <w:ind w:left="210"/>
      </w:pPr>
      <w:r w:rsidRPr="00CF02F6">
        <w:t xml:space="preserve">De </w:t>
      </w:r>
      <w:r w:rsidR="00943A21" w:rsidRPr="00CF02F6">
        <w:t>Opdrachtnemer</w:t>
      </w:r>
      <w:r w:rsidRPr="00CF02F6">
        <w:t xml:space="preserve"> blijft te allen tijde eindverantwoordelijk voor het nakomen van zijn </w:t>
      </w:r>
      <w:r w:rsidR="00380B4A">
        <w:t>S</w:t>
      </w:r>
      <w:r w:rsidRPr="00CF02F6">
        <w:t xml:space="preserve">ocialreturnverplichting en de daarmee samenhangende activiteiten, zoals het werven, selecteren, plaatsen, opleiden en begeleiden van de doelgroep. Dit geldt ook wanneer de </w:t>
      </w:r>
      <w:r w:rsidR="00943A21" w:rsidRPr="00CF02F6">
        <w:t>Opdrachtnemer</w:t>
      </w:r>
      <w:r w:rsidRPr="00CF02F6">
        <w:t xml:space="preserve"> de </w:t>
      </w:r>
      <w:r w:rsidR="00380B4A">
        <w:t>S</w:t>
      </w:r>
      <w:r w:rsidRPr="00CF02F6">
        <w:t xml:space="preserve">ocialreturnverplichting (deels) overdraagt aan </w:t>
      </w:r>
      <w:r w:rsidR="008E5660">
        <w:t>O</w:t>
      </w:r>
      <w:r w:rsidRPr="00CF02F6">
        <w:t xml:space="preserve">nderaannemers. De bewijslast voor het voldoen aan de </w:t>
      </w:r>
      <w:r w:rsidR="00380B4A">
        <w:t>S</w:t>
      </w:r>
      <w:r w:rsidRPr="00CF02F6">
        <w:t xml:space="preserve">ocialreturnverplichting ligt bij de </w:t>
      </w:r>
      <w:r w:rsidR="00943A21" w:rsidRPr="00CF02F6">
        <w:t>Opdrachtnemer</w:t>
      </w:r>
      <w:r w:rsidRPr="00CF02F6">
        <w:t xml:space="preserve">s. Deze is daarmee verantwoordelijk om aantoonbaar te maken dat, en op welke wijze, hij inspanningen heeft geleverd in het kader van de betreffende </w:t>
      </w:r>
      <w:r w:rsidR="00380B4A">
        <w:t>S</w:t>
      </w:r>
      <w:r w:rsidRPr="00CF02F6">
        <w:t>ocialreturnverplichting, overeenkomstig de gemaakte prestatieafspraken na opdrachtverlening.</w:t>
      </w:r>
    </w:p>
    <w:p w14:paraId="1B78C678" w14:textId="77777777" w:rsidR="00CF02F6" w:rsidRPr="00CF02F6" w:rsidRDefault="00CF02F6" w:rsidP="00400DC8"/>
    <w:p w14:paraId="09CB521C" w14:textId="594EBEEF"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Kandidaten</w:t>
      </w:r>
    </w:p>
    <w:p w14:paraId="6BA26E6A" w14:textId="3D446D26" w:rsidR="00400DC8" w:rsidRPr="00CF02F6" w:rsidRDefault="00400DC8" w:rsidP="00747CBA">
      <w:pPr>
        <w:ind w:left="210"/>
      </w:pPr>
      <w:r w:rsidRPr="00CF02F6">
        <w:t xml:space="preserve">De </w:t>
      </w:r>
      <w:r w:rsidR="00943A21" w:rsidRPr="00CF02F6">
        <w:t>Opdrachtnemer</w:t>
      </w:r>
      <w:r w:rsidRPr="00CF02F6">
        <w:t xml:space="preserve"> moet kunnen aantonen dat kandidaten die in het kader van </w:t>
      </w:r>
      <w:r w:rsidR="00380B4A">
        <w:t>S</w:t>
      </w:r>
      <w:r w:rsidRPr="00CF02F6">
        <w:t xml:space="preserve">ocial return de werkzaamheden verrichten, behoren tot de doelgroep </w:t>
      </w:r>
      <w:r w:rsidR="00380B4A">
        <w:t>S</w:t>
      </w:r>
      <w:r w:rsidRPr="00CF02F6">
        <w:t xml:space="preserve">ocial return. De </w:t>
      </w:r>
      <w:r w:rsidR="00943A21" w:rsidRPr="00CF02F6">
        <w:t>Opdrachtnemer</w:t>
      </w:r>
      <w:r w:rsidRPr="00CF02F6">
        <w:t xml:space="preserve"> levert hiertoe documentatie ter onderbouwing, zoals een formeel document van een uitkerende instantie of SW-bedrijf of erkende opleidingsinstelling waaruit de uitgangspositie van de ingezette kandidaat blijkt. Ook moet de </w:t>
      </w:r>
      <w:r w:rsidR="00943A21" w:rsidRPr="00CF02F6">
        <w:t>Opdrachtnemer</w:t>
      </w:r>
      <w:r w:rsidRPr="00CF02F6">
        <w:t xml:space="preserve"> kunnen aantonen dat het dienstverband van de kandidaat aanvangt gedurende de looptijd van de </w:t>
      </w:r>
      <w:r w:rsidR="00704CE3">
        <w:t>O</w:t>
      </w:r>
      <w:r w:rsidRPr="00CF02F6">
        <w:t xml:space="preserve">vereenkomst en aantoonbaar maken </w:t>
      </w:r>
      <w:r w:rsidRPr="00CF02F6">
        <w:lastRenderedPageBreak/>
        <w:t xml:space="preserve">dat de kandidaat werk doet dat verband houdt met de uitvoering van de </w:t>
      </w:r>
      <w:r w:rsidR="00887C1F">
        <w:t>O</w:t>
      </w:r>
      <w:r w:rsidRPr="00CF02F6">
        <w:t xml:space="preserve">pdracht voor de </w:t>
      </w:r>
      <w:r w:rsidR="007A2FC8">
        <w:t>g</w:t>
      </w:r>
      <w:r w:rsidR="00EE0FE4" w:rsidRPr="00CF02F6">
        <w:t>emeente</w:t>
      </w:r>
      <w:r w:rsidRPr="00CF02F6">
        <w:t xml:space="preserve"> Amsterdam.</w:t>
      </w:r>
    </w:p>
    <w:p w14:paraId="3AA596B6" w14:textId="77777777" w:rsidR="00CF02F6" w:rsidRPr="00CF02F6" w:rsidRDefault="00CF02F6" w:rsidP="00747CBA">
      <w:pPr>
        <w:ind w:left="210"/>
      </w:pPr>
    </w:p>
    <w:p w14:paraId="5172D231" w14:textId="0E46D1F5"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Kosten</w:t>
      </w:r>
    </w:p>
    <w:p w14:paraId="3CF67B0A" w14:textId="76249FC7" w:rsidR="00400DC8" w:rsidRPr="00CF02F6" w:rsidRDefault="00400DC8" w:rsidP="00747CBA">
      <w:pPr>
        <w:ind w:left="210"/>
      </w:pPr>
      <w:r w:rsidRPr="00CF02F6">
        <w:t xml:space="preserve">De </w:t>
      </w:r>
      <w:r w:rsidR="00943A21" w:rsidRPr="00CF02F6">
        <w:t>Opdrachtnemer</w:t>
      </w:r>
      <w:r w:rsidRPr="00CF02F6">
        <w:t xml:space="preserve"> moet kunnen aantonen dat de gerapporteerde kosten daadwerkelijk zijn gemaakt. De </w:t>
      </w:r>
      <w:r w:rsidR="00943A21" w:rsidRPr="00CF02F6">
        <w:t>Opdrachtnemer</w:t>
      </w:r>
      <w:r w:rsidRPr="00CF02F6">
        <w:t xml:space="preserve"> levert hiertoe documentatie ter onderbouwing, zoals een getekende arbeids- of (leerwerk)stageovereenkomst. Als een persoon niet in loondienst is, dan voldoet een kopie van de </w:t>
      </w:r>
      <w:r w:rsidR="00C415D3">
        <w:t>O</w:t>
      </w:r>
      <w:r w:rsidRPr="00CF02F6">
        <w:t xml:space="preserve">vereenkomst met een specificatie van het SW-bedrijf, detacheringsbureau of intermediair. In het geval van een </w:t>
      </w:r>
      <w:r>
        <w:t>nul</w:t>
      </w:r>
      <w:r w:rsidR="101DFD9B">
        <w:t xml:space="preserve"> </w:t>
      </w:r>
      <w:r>
        <w:t>uren</w:t>
      </w:r>
      <w:r w:rsidRPr="00CF02F6">
        <w:t xml:space="preserve">-, uitzend- en detacheringscontract moet het aantal daadwerkelijk gewerkte uren worden aangetoond op basis van bijvoorbeeld een urenadministratie, een kopie van een salarisstrook en/of facturen van een detacheringsbureau. </w:t>
      </w:r>
    </w:p>
    <w:p w14:paraId="302427F0" w14:textId="53D09B33" w:rsidR="2FACC78D" w:rsidRPr="00CF02F6" w:rsidRDefault="2FACC78D" w:rsidP="00747CBA">
      <w:pPr>
        <w:ind w:left="210"/>
      </w:pPr>
    </w:p>
    <w:p w14:paraId="6A1F368E" w14:textId="3390FF8E" w:rsidR="0AEB88F7" w:rsidRPr="00CF02F6" w:rsidRDefault="0AEB88F7" w:rsidP="00747CBA">
      <w:pPr>
        <w:ind w:left="210"/>
        <w:rPr>
          <w:rFonts w:eastAsia="Corbel" w:cs="Corbel"/>
        </w:rPr>
      </w:pPr>
      <w:r w:rsidRPr="00CF02F6">
        <w:rPr>
          <w:rFonts w:eastAsia="Corbel" w:cs="Corbel"/>
        </w:rPr>
        <w:t xml:space="preserve">Blijkt uit de verantwoording dat de </w:t>
      </w:r>
      <w:r w:rsidR="00FF61D9">
        <w:rPr>
          <w:rFonts w:eastAsia="Corbel" w:cs="Corbel"/>
        </w:rPr>
        <w:t xml:space="preserve">Opdrachtnemer </w:t>
      </w:r>
      <w:r w:rsidRPr="00CF02F6">
        <w:rPr>
          <w:rFonts w:eastAsia="Corbel" w:cs="Corbel"/>
        </w:rPr>
        <w:t xml:space="preserve">het ontvangen bedrag niet rechtmatig heeft besteed aan de activiteiten </w:t>
      </w:r>
      <w:r w:rsidR="665C4AEC" w:rsidRPr="00CF02F6">
        <w:rPr>
          <w:rFonts w:eastAsia="Corbel" w:cs="Corbel"/>
        </w:rPr>
        <w:t>in artikel 4</w:t>
      </w:r>
      <w:r w:rsidRPr="00CF02F6">
        <w:rPr>
          <w:rFonts w:eastAsia="Corbel" w:cs="Corbel"/>
        </w:rPr>
        <w:t xml:space="preserve"> of dat onzeker is dat de besteding rechtmatig is volgens de controlerende accountant, dan heeft de </w:t>
      </w:r>
      <w:r w:rsidR="00A55D9B">
        <w:rPr>
          <w:rFonts w:eastAsia="Corbel" w:cs="Corbel"/>
        </w:rPr>
        <w:t>G</w:t>
      </w:r>
      <w:r w:rsidRPr="00CF02F6">
        <w:rPr>
          <w:rFonts w:eastAsia="Corbel" w:cs="Corbel"/>
        </w:rPr>
        <w:t>emeente het recht het bedrag terug te vorderen.</w:t>
      </w:r>
    </w:p>
    <w:p w14:paraId="7FC43B3D" w14:textId="63337EAA" w:rsidR="0AEB88F7" w:rsidRPr="00CF02F6" w:rsidRDefault="0AEB88F7" w:rsidP="00747CBA">
      <w:pPr>
        <w:ind w:left="210"/>
        <w:rPr>
          <w:rFonts w:eastAsia="Corbel" w:cs="Corbel"/>
        </w:rPr>
      </w:pPr>
    </w:p>
    <w:p w14:paraId="2DCC6584" w14:textId="1195874D"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Pantar of Amsterdamse Sociale Firma</w:t>
      </w:r>
    </w:p>
    <w:p w14:paraId="155F442F" w14:textId="5C8DB829" w:rsidR="00400DC8" w:rsidRPr="00CF02F6" w:rsidRDefault="00400DC8" w:rsidP="00747CBA">
      <w:pPr>
        <w:ind w:left="210"/>
      </w:pPr>
      <w:r w:rsidRPr="00CF02F6">
        <w:t>Indien er sprake is van inkoop van producten en diensten van Pantar of een Amsterdamse Sociale Firma (zie: socialezaken.info/</w:t>
      </w:r>
      <w:r w:rsidR="00C942B2" w:rsidRPr="00CF02F6">
        <w:t>Opdrachtgever</w:t>
      </w:r>
      <w:r w:rsidRPr="00CF02F6">
        <w:t>), dan dienen facturen te worden overlegd.</w:t>
      </w:r>
    </w:p>
    <w:p w14:paraId="760F9CEC" w14:textId="77777777" w:rsidR="001F5C0A" w:rsidRPr="00CF02F6" w:rsidRDefault="001F5C0A" w:rsidP="00400DC8"/>
    <w:p w14:paraId="3A9EC495" w14:textId="483B0305"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Uitgangspunten voor verrekening</w:t>
      </w:r>
    </w:p>
    <w:p w14:paraId="77E85A06" w14:textId="6BCD3C80" w:rsidR="00400DC8" w:rsidRPr="00CF02F6" w:rsidRDefault="00400DC8" w:rsidP="005E09F8">
      <w:pPr>
        <w:ind w:left="210"/>
      </w:pPr>
      <w:r w:rsidRPr="00CF02F6">
        <w:t xml:space="preserve">Bij verrekening van inspanningen voor de doelgroep met de </w:t>
      </w:r>
      <w:r w:rsidR="00380B4A">
        <w:t>S</w:t>
      </w:r>
      <w:r w:rsidRPr="00CF02F6">
        <w:t xml:space="preserve">ocialreturnverplichting wordt uitgegaan van de kosten die de </w:t>
      </w:r>
      <w:r w:rsidR="00943A21" w:rsidRPr="00CF02F6">
        <w:t>Opdrachtnemer</w:t>
      </w:r>
      <w:r w:rsidRPr="00CF02F6">
        <w:t xml:space="preserve"> daadwerkelijk heeft gemaakt. Hierbij gelden de onderstaande uitgangspunten.</w:t>
      </w:r>
    </w:p>
    <w:p w14:paraId="27D29D7B" w14:textId="5B33CA0D"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Inschaling van kandidaten uit de doelgroep </w:t>
      </w:r>
      <w:r w:rsidR="00380B4A">
        <w:rPr>
          <w:rFonts w:ascii="Corbel" w:hAnsi="Corbel" w:cstheme="minorBidi"/>
          <w:bCs/>
          <w:sz w:val="21"/>
          <w:szCs w:val="21"/>
        </w:rPr>
        <w:t>S</w:t>
      </w:r>
      <w:r w:rsidRPr="00CF02F6">
        <w:rPr>
          <w:rFonts w:ascii="Corbel" w:hAnsi="Corbel" w:cstheme="minorBidi"/>
          <w:bCs/>
          <w:sz w:val="21"/>
          <w:szCs w:val="21"/>
        </w:rPr>
        <w:t>ocial return geschiedt conform de geldende cao bij het bedrijf zelf. Indien de kandidaat elders wordt geplaatst, dan conform de cao van de andere werkgever.</w:t>
      </w:r>
    </w:p>
    <w:p w14:paraId="55F0308E" w14:textId="4725702D"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Indien de </w:t>
      </w:r>
      <w:r w:rsidR="00943A21" w:rsidRPr="00CF02F6">
        <w:rPr>
          <w:rFonts w:ascii="Corbel" w:hAnsi="Corbel" w:cstheme="minorBidi"/>
          <w:bCs/>
          <w:sz w:val="21"/>
          <w:szCs w:val="21"/>
        </w:rPr>
        <w:t>Opdrachtnemer</w:t>
      </w:r>
      <w:r w:rsidRPr="00CF02F6">
        <w:rPr>
          <w:rFonts w:ascii="Corbel" w:hAnsi="Corbel" w:cstheme="minorBidi"/>
          <w:bCs/>
          <w:sz w:val="21"/>
          <w:szCs w:val="21"/>
        </w:rPr>
        <w:t xml:space="preserve"> bij het plaatsen van de doelgroep gebruik maakt van subsidies of premies, dan worden deze in mindering gebracht op het bedrag van de </w:t>
      </w:r>
      <w:r w:rsidR="00380B4A">
        <w:rPr>
          <w:rFonts w:ascii="Corbel" w:hAnsi="Corbel" w:cstheme="minorBidi"/>
          <w:bCs/>
          <w:sz w:val="21"/>
          <w:szCs w:val="21"/>
        </w:rPr>
        <w:t>S</w:t>
      </w:r>
      <w:r w:rsidRPr="00CF02F6">
        <w:rPr>
          <w:rFonts w:ascii="Corbel" w:hAnsi="Corbel" w:cstheme="minorBidi"/>
          <w:bCs/>
          <w:sz w:val="21"/>
          <w:szCs w:val="21"/>
        </w:rPr>
        <w:t>ocialreturnverplichting.</w:t>
      </w:r>
    </w:p>
    <w:p w14:paraId="7A838C40" w14:textId="6D651F3E"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Scholing en opleiding vinden plaats bij een erkend opleidingsinstituut. Dergelijke kosten dienen met nota’s te worden onderbouwd en bedragen maximaal 20% van de totale waarde van de </w:t>
      </w:r>
      <w:r w:rsidR="00380B4A">
        <w:rPr>
          <w:rFonts w:ascii="Corbel" w:hAnsi="Corbel" w:cstheme="minorBidi"/>
          <w:bCs/>
          <w:sz w:val="21"/>
          <w:szCs w:val="21"/>
        </w:rPr>
        <w:t>S</w:t>
      </w:r>
      <w:r w:rsidRPr="00CF02F6">
        <w:rPr>
          <w:rFonts w:ascii="Corbel" w:hAnsi="Corbel" w:cstheme="minorBidi"/>
          <w:bCs/>
          <w:sz w:val="21"/>
          <w:szCs w:val="21"/>
        </w:rPr>
        <w:t>ocialreturnverplichting. Gemaakte kosten bij eventuele interne scholing dienen ook schriftelijk te worden onderbouwd.</w:t>
      </w:r>
    </w:p>
    <w:p w14:paraId="23A87D32" w14:textId="26AEE90B"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Begeleidingskosten, mits noodzakelijk, aannemelijk en deugdelijk onderbouwd, zijn kosten die noodzakelijkerwijs gemaakt worden ten behoeve van de inzet van de kandidaat uit de doelgroep. Begeleidingskosten bedragen maximaal 10% van de totale waarde van de </w:t>
      </w:r>
      <w:r w:rsidR="00380B4A">
        <w:rPr>
          <w:rFonts w:ascii="Corbel" w:hAnsi="Corbel" w:cstheme="minorBidi"/>
          <w:bCs/>
          <w:sz w:val="21"/>
          <w:szCs w:val="21"/>
        </w:rPr>
        <w:t>S</w:t>
      </w:r>
      <w:r w:rsidRPr="00CF02F6">
        <w:rPr>
          <w:rFonts w:ascii="Corbel" w:hAnsi="Corbel" w:cstheme="minorBidi"/>
          <w:bCs/>
          <w:sz w:val="21"/>
          <w:szCs w:val="21"/>
        </w:rPr>
        <w:t>ocialreturnverplichting.</w:t>
      </w:r>
    </w:p>
    <w:p w14:paraId="11D7AA14" w14:textId="6CAC7386"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Het opvoeren van gemaakte kosten anders dan loonkosten, begeleidingskosten, opleidingskosten en facturen van Pantar of Amsterdamse Sociale Firma’s is alleen mogelijk in overleg en met goedkeuring vooraf vanuit Bureau Social Return.</w:t>
      </w:r>
    </w:p>
    <w:p w14:paraId="19A47C9D" w14:textId="6894E71F"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Wanneer de </w:t>
      </w:r>
      <w:r w:rsidR="00943A21" w:rsidRPr="00CF02F6">
        <w:rPr>
          <w:rFonts w:ascii="Corbel" w:hAnsi="Corbel" w:cstheme="minorBidi"/>
          <w:bCs/>
          <w:sz w:val="21"/>
          <w:szCs w:val="21"/>
        </w:rPr>
        <w:t>Opdrachtnemer</w:t>
      </w:r>
      <w:r w:rsidRPr="00CF02F6">
        <w:rPr>
          <w:rFonts w:ascii="Corbel" w:hAnsi="Corbel" w:cstheme="minorBidi"/>
          <w:bCs/>
          <w:sz w:val="21"/>
          <w:szCs w:val="21"/>
        </w:rPr>
        <w:t xml:space="preserve"> een bijdrage wil leveren aan een andere sociale opgave dan arbeidsparticipatie, dan is dat altijd op basis van een projectvoorstel dat wordt voorgelegd aan Bureau Social Return. Gemaakte kosten gelden alleen als </w:t>
      </w:r>
      <w:r w:rsidR="00380B4A">
        <w:rPr>
          <w:rFonts w:ascii="Corbel" w:hAnsi="Corbel" w:cstheme="minorBidi"/>
          <w:bCs/>
          <w:sz w:val="21"/>
          <w:szCs w:val="21"/>
        </w:rPr>
        <w:lastRenderedPageBreak/>
        <w:t>S</w:t>
      </w:r>
      <w:r w:rsidRPr="00CF02F6">
        <w:rPr>
          <w:rFonts w:ascii="Corbel" w:hAnsi="Corbel" w:cstheme="minorBidi"/>
          <w:bCs/>
          <w:sz w:val="21"/>
          <w:szCs w:val="21"/>
        </w:rPr>
        <w:t>ocial return, wanneer Bureau Social Return hier vooraf goedkeuring aan heeft gegeven.</w:t>
      </w:r>
    </w:p>
    <w:p w14:paraId="6CC7EA92" w14:textId="21DCA0E9" w:rsidR="00400DC8" w:rsidRPr="00CF02F6" w:rsidRDefault="00400DC8" w:rsidP="00E070B5">
      <w:pPr>
        <w:pStyle w:val="Default"/>
        <w:numPr>
          <w:ilvl w:val="0"/>
          <w:numId w:val="25"/>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Kosten die u opvoert inzake de </w:t>
      </w:r>
      <w:r w:rsidR="00380B4A">
        <w:rPr>
          <w:rFonts w:ascii="Corbel" w:hAnsi="Corbel" w:cstheme="minorBidi"/>
          <w:bCs/>
          <w:sz w:val="21"/>
          <w:szCs w:val="21"/>
        </w:rPr>
        <w:t>S</w:t>
      </w:r>
      <w:r w:rsidRPr="00CF02F6">
        <w:rPr>
          <w:rFonts w:ascii="Corbel" w:hAnsi="Corbel" w:cstheme="minorBidi"/>
          <w:bCs/>
          <w:sz w:val="21"/>
          <w:szCs w:val="21"/>
        </w:rPr>
        <w:t xml:space="preserve">ocialreturnverplichting mogen niet ook worden opgevoerd bij </w:t>
      </w:r>
      <w:r w:rsidR="00380B4A">
        <w:rPr>
          <w:rFonts w:ascii="Corbel" w:hAnsi="Corbel" w:cstheme="minorBidi"/>
          <w:bCs/>
          <w:sz w:val="21"/>
          <w:szCs w:val="21"/>
        </w:rPr>
        <w:t>S</w:t>
      </w:r>
      <w:r w:rsidRPr="00CF02F6">
        <w:rPr>
          <w:rFonts w:ascii="Corbel" w:hAnsi="Corbel" w:cstheme="minorBidi"/>
          <w:bCs/>
          <w:sz w:val="21"/>
          <w:szCs w:val="21"/>
        </w:rPr>
        <w:t>ocialreturnverplichtingen van andere instanties.</w:t>
      </w:r>
    </w:p>
    <w:p w14:paraId="7A548634" w14:textId="77777777" w:rsidR="001F5C0A" w:rsidRPr="00CF02F6" w:rsidRDefault="001F5C0A" w:rsidP="00400DC8"/>
    <w:p w14:paraId="4C7ED89A" w14:textId="3CE7A524"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 xml:space="preserve">Algemene </w:t>
      </w:r>
      <w:r w:rsidR="7CAA4C49" w:rsidRPr="004F5B27">
        <w:rPr>
          <w:rFonts w:ascii="Corbel" w:hAnsi="Corbel"/>
          <w:i/>
          <w:iCs/>
          <w:sz w:val="21"/>
          <w:szCs w:val="21"/>
        </w:rPr>
        <w:t>Verordening</w:t>
      </w:r>
      <w:r w:rsidRPr="004F5B27">
        <w:rPr>
          <w:rFonts w:ascii="Corbel" w:hAnsi="Corbel"/>
          <w:i/>
          <w:iCs/>
          <w:sz w:val="21"/>
          <w:szCs w:val="21"/>
        </w:rPr>
        <w:t xml:space="preserve"> Gegevensbescherming</w:t>
      </w:r>
    </w:p>
    <w:p w14:paraId="296FE1F4" w14:textId="3199A59B" w:rsidR="00400DC8" w:rsidRPr="00CF02F6" w:rsidRDefault="00400DC8" w:rsidP="1F6698A7">
      <w:pPr>
        <w:spacing w:line="276" w:lineRule="auto"/>
        <w:ind w:left="210"/>
      </w:pPr>
      <w:r w:rsidRPr="00CF02F6">
        <w:t xml:space="preserve">De </w:t>
      </w:r>
      <w:r w:rsidR="00943A21" w:rsidRPr="00CF02F6">
        <w:t>Opdrachtnemer</w:t>
      </w:r>
      <w:r w:rsidRPr="00CF02F6">
        <w:t xml:space="preserve"> heeft op grond van de Algemene Verordening Gegevensbescherming (AVG) toestemming nodig van de kandidaten om de persoonsgegevens te overleggen ten behoeve van de verantwoording van de Social Return verplichting.</w:t>
      </w:r>
    </w:p>
    <w:p w14:paraId="2C25A0BF" w14:textId="77777777" w:rsidR="001F5C0A" w:rsidRPr="00CF02F6" w:rsidRDefault="001F5C0A" w:rsidP="00CF02F6">
      <w:pPr>
        <w:spacing w:line="276" w:lineRule="auto"/>
      </w:pPr>
    </w:p>
    <w:p w14:paraId="443C08E9" w14:textId="5EB5BDD3" w:rsidR="00400DC8" w:rsidRPr="004F5B27" w:rsidRDefault="00400DC8" w:rsidP="004F5B27">
      <w:pPr>
        <w:pStyle w:val="Default"/>
        <w:spacing w:line="276" w:lineRule="auto"/>
        <w:ind w:firstLine="709"/>
        <w:rPr>
          <w:rFonts w:ascii="Corbel" w:hAnsi="Corbel"/>
          <w:i/>
          <w:iCs/>
          <w:sz w:val="21"/>
          <w:szCs w:val="21"/>
        </w:rPr>
      </w:pPr>
      <w:r w:rsidRPr="004F5B27">
        <w:rPr>
          <w:rFonts w:ascii="Corbel" w:hAnsi="Corbel"/>
          <w:i/>
          <w:iCs/>
          <w:sz w:val="21"/>
          <w:szCs w:val="21"/>
        </w:rPr>
        <w:t>Tekortkoming Social Return</w:t>
      </w:r>
    </w:p>
    <w:p w14:paraId="4E2EA01F" w14:textId="0113A0EA" w:rsidR="00400DC8" w:rsidRPr="00CF02F6" w:rsidRDefault="00400DC8" w:rsidP="7D134F15">
      <w:pPr>
        <w:spacing w:line="276" w:lineRule="auto"/>
        <w:ind w:left="210"/>
      </w:pPr>
      <w:r w:rsidRPr="00CF02F6">
        <w:t xml:space="preserve">Indien de </w:t>
      </w:r>
      <w:r w:rsidR="00943A21" w:rsidRPr="00CF02F6">
        <w:t>Opdrachtnemer</w:t>
      </w:r>
      <w:r w:rsidRPr="00CF02F6">
        <w:t xml:space="preserve"> zijn Social Return verplichting niet of niet geheel nakomt wordt het resterende bedrag van de verplichting, vermeerderd met een direct opeisbare boete ter hoogte van 100% van het resterende bedrag, bij de </w:t>
      </w:r>
      <w:r w:rsidR="00943A21" w:rsidRPr="00CF02F6">
        <w:t>Opdrachtnemer</w:t>
      </w:r>
      <w:r w:rsidRPr="00CF02F6">
        <w:t xml:space="preserve"> in rekening gebracht.</w:t>
      </w:r>
    </w:p>
    <w:p w14:paraId="1B2CC444" w14:textId="77777777" w:rsidR="00CF02F6" w:rsidRPr="00CF02F6" w:rsidRDefault="00CF02F6" w:rsidP="00400DC8"/>
    <w:p w14:paraId="752DBC83" w14:textId="19B820B0" w:rsidR="00400DC8" w:rsidRPr="004F5B27" w:rsidRDefault="00400DC8" w:rsidP="00E070B5">
      <w:pPr>
        <w:pStyle w:val="Default"/>
        <w:numPr>
          <w:ilvl w:val="0"/>
          <w:numId w:val="24"/>
        </w:numPr>
        <w:spacing w:line="276" w:lineRule="auto"/>
        <w:rPr>
          <w:rFonts w:ascii="Corbel" w:hAnsi="Corbel"/>
          <w:b/>
          <w:bCs/>
          <w:sz w:val="21"/>
          <w:szCs w:val="21"/>
        </w:rPr>
      </w:pPr>
      <w:bookmarkStart w:id="20" w:name="_Toc178337685"/>
      <w:r w:rsidRPr="004F5B27">
        <w:rPr>
          <w:rFonts w:ascii="Corbel" w:hAnsi="Corbel"/>
          <w:b/>
          <w:bCs/>
          <w:sz w:val="21"/>
          <w:szCs w:val="21"/>
        </w:rPr>
        <w:t>Duurzaam</w:t>
      </w:r>
      <w:r w:rsidR="00D726AE" w:rsidRPr="004F5B27">
        <w:rPr>
          <w:rFonts w:ascii="Corbel" w:hAnsi="Corbel"/>
          <w:b/>
          <w:bCs/>
          <w:sz w:val="21"/>
          <w:szCs w:val="21"/>
        </w:rPr>
        <w:t xml:space="preserve"> - </w:t>
      </w:r>
      <w:r w:rsidRPr="004F5B27">
        <w:rPr>
          <w:rFonts w:ascii="Corbel" w:hAnsi="Corbel"/>
          <w:b/>
          <w:bCs/>
          <w:sz w:val="21"/>
          <w:szCs w:val="21"/>
        </w:rPr>
        <w:t>CO2 prestatieladder</w:t>
      </w:r>
      <w:bookmarkEnd w:id="20"/>
    </w:p>
    <w:p w14:paraId="63AA340C" w14:textId="53A859F4" w:rsidR="00400DC8" w:rsidRPr="00CF02F6" w:rsidRDefault="00400DC8" w:rsidP="00E070B5">
      <w:pPr>
        <w:pStyle w:val="Lijstalinea"/>
        <w:numPr>
          <w:ilvl w:val="3"/>
          <w:numId w:val="27"/>
        </w:numPr>
        <w:spacing w:line="276" w:lineRule="auto"/>
        <w:ind w:left="570"/>
      </w:pPr>
      <w:r>
        <w:t>Kortingsregeling BPKV</w:t>
      </w:r>
    </w:p>
    <w:p w14:paraId="139B943E" w14:textId="3F3BBDD3" w:rsidR="00400DC8" w:rsidRPr="00CF02F6" w:rsidRDefault="00400DC8" w:rsidP="00E070B5">
      <w:pPr>
        <w:pStyle w:val="Default"/>
        <w:numPr>
          <w:ilvl w:val="0"/>
          <w:numId w:val="28"/>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Indien het bij inschrijving aangeboden ambitieniveau "Ambitieniveau op de CO2-Prestatieladder" niet binnen een halfjaar na opdrachtverlening of bij oplevering kan aantonen, zal de </w:t>
      </w:r>
      <w:r w:rsidR="00C942B2" w:rsidRPr="00CF02F6">
        <w:rPr>
          <w:rFonts w:ascii="Corbel" w:hAnsi="Corbel" w:cstheme="minorBidi"/>
          <w:bCs/>
          <w:sz w:val="21"/>
          <w:szCs w:val="21"/>
        </w:rPr>
        <w:t>Opdrachtgever</w:t>
      </w:r>
      <w:r w:rsidRPr="00CF02F6">
        <w:rPr>
          <w:rFonts w:ascii="Corbel" w:hAnsi="Corbel" w:cstheme="minorBidi"/>
          <w:bCs/>
          <w:sz w:val="21"/>
          <w:szCs w:val="21"/>
        </w:rPr>
        <w:t xml:space="preserve"> de </w:t>
      </w:r>
      <w:r w:rsidR="00943A21" w:rsidRPr="00CF02F6">
        <w:rPr>
          <w:rFonts w:ascii="Corbel" w:hAnsi="Corbel" w:cstheme="minorBidi"/>
          <w:bCs/>
          <w:sz w:val="21"/>
          <w:szCs w:val="21"/>
        </w:rPr>
        <w:t>Opdrachtnemer</w:t>
      </w:r>
      <w:r w:rsidRPr="00CF02F6">
        <w:rPr>
          <w:rFonts w:ascii="Corbel" w:hAnsi="Corbel" w:cstheme="minorBidi"/>
          <w:bCs/>
          <w:sz w:val="21"/>
          <w:szCs w:val="21"/>
        </w:rPr>
        <w:t xml:space="preserve"> een korting opleggen voor elke week dat het bij inschrijving aangeboden ambitieniveau niet kan worden aangetoond.</w:t>
      </w:r>
    </w:p>
    <w:p w14:paraId="5292C6DE" w14:textId="5E71452C" w:rsidR="00400DC8" w:rsidRPr="00CF02F6" w:rsidRDefault="00400DC8" w:rsidP="00E070B5">
      <w:pPr>
        <w:pStyle w:val="Default"/>
        <w:numPr>
          <w:ilvl w:val="0"/>
          <w:numId w:val="28"/>
        </w:numPr>
        <w:spacing w:line="276" w:lineRule="auto"/>
        <w:ind w:left="1267"/>
        <w:rPr>
          <w:rFonts w:ascii="Corbel" w:hAnsi="Corbel" w:cstheme="minorBidi"/>
          <w:bCs/>
          <w:sz w:val="21"/>
          <w:szCs w:val="21"/>
        </w:rPr>
      </w:pPr>
      <w:r w:rsidRPr="00CF02F6">
        <w:rPr>
          <w:rFonts w:ascii="Corbel" w:hAnsi="Corbel" w:cstheme="minorBidi"/>
          <w:bCs/>
          <w:sz w:val="21"/>
          <w:szCs w:val="21"/>
        </w:rPr>
        <w:t xml:space="preserve">De totale hoogte van de korting, genoemd in lid </w:t>
      </w:r>
      <w:r w:rsidRPr="6ABB2C43">
        <w:rPr>
          <w:rFonts w:ascii="Corbel" w:hAnsi="Corbel" w:cstheme="minorBidi"/>
          <w:sz w:val="21"/>
          <w:szCs w:val="21"/>
        </w:rPr>
        <w:t>1</w:t>
      </w:r>
      <w:r w:rsidRPr="00CF02F6">
        <w:rPr>
          <w:rFonts w:ascii="Corbel" w:hAnsi="Corbel" w:cstheme="minorBidi"/>
          <w:bCs/>
          <w:sz w:val="21"/>
          <w:szCs w:val="21"/>
        </w:rPr>
        <w:t>, bedraagt maximaal het verschil in monetaire meerwaarde van het bij inschrijving aangeboden niveau en het in de contractfase behaalde niveau, vermenigvuldigd met een factor 1,5.</w:t>
      </w:r>
    </w:p>
    <w:p w14:paraId="63E42344" w14:textId="77777777" w:rsidR="00400DC8" w:rsidRPr="00CF02F6" w:rsidRDefault="00400DC8" w:rsidP="007405E7">
      <w:pPr>
        <w:spacing w:line="276" w:lineRule="auto"/>
        <w:ind w:left="907"/>
        <w:rPr>
          <w:highlight w:val="yellow"/>
        </w:rPr>
      </w:pPr>
    </w:p>
    <w:p w14:paraId="4229C1C4" w14:textId="2F9FDCD6" w:rsidR="00400DC8" w:rsidRPr="00CF02F6" w:rsidRDefault="00400DC8" w:rsidP="00E070B5">
      <w:pPr>
        <w:pStyle w:val="Lijstalinea"/>
        <w:numPr>
          <w:ilvl w:val="0"/>
          <w:numId w:val="23"/>
        </w:numPr>
        <w:spacing w:line="276" w:lineRule="auto"/>
      </w:pPr>
      <w:r>
        <w:t>CO2-prestatieladder</w:t>
      </w:r>
    </w:p>
    <w:p w14:paraId="56FB62C7" w14:textId="5771F765" w:rsidR="00400DC8" w:rsidRPr="00CF02F6" w:rsidRDefault="00400DC8" w:rsidP="00E070B5">
      <w:pPr>
        <w:pStyle w:val="Default"/>
        <w:numPr>
          <w:ilvl w:val="0"/>
          <w:numId w:val="29"/>
        </w:numPr>
        <w:spacing w:line="276" w:lineRule="auto"/>
        <w:ind w:left="1267"/>
        <w:rPr>
          <w:rFonts w:ascii="Corbel" w:hAnsi="Corbel"/>
          <w:sz w:val="21"/>
          <w:szCs w:val="21"/>
        </w:rPr>
      </w:pPr>
      <w:r w:rsidRPr="2BD18FAA">
        <w:rPr>
          <w:rFonts w:ascii="Corbel" w:hAnsi="Corbel" w:cstheme="minorBidi"/>
          <w:sz w:val="21"/>
          <w:szCs w:val="21"/>
        </w:rPr>
        <w:t>De</w:t>
      </w:r>
      <w:r w:rsidRPr="2BD18FAA">
        <w:rPr>
          <w:rFonts w:ascii="Corbel" w:hAnsi="Corbel"/>
          <w:sz w:val="21"/>
          <w:szCs w:val="21"/>
        </w:rPr>
        <w:t xml:space="preserve"> maatregelen die genomen worden in het kader van de CO2-prestatieladderambitie waarmee de </w:t>
      </w:r>
      <w:r w:rsidR="00943A21" w:rsidRPr="2BD18FAA">
        <w:rPr>
          <w:rFonts w:ascii="Corbel" w:hAnsi="Corbel"/>
          <w:sz w:val="21"/>
          <w:szCs w:val="21"/>
        </w:rPr>
        <w:t>Opdrachtnemer</w:t>
      </w:r>
      <w:r w:rsidRPr="2BD18FAA">
        <w:rPr>
          <w:rFonts w:ascii="Corbel" w:hAnsi="Corbel"/>
          <w:sz w:val="21"/>
          <w:szCs w:val="21"/>
        </w:rPr>
        <w:t xml:space="preserve"> inschrijft, zullen in een projectdossier aan de </w:t>
      </w:r>
      <w:r w:rsidR="00C942B2" w:rsidRPr="2BD18FAA">
        <w:rPr>
          <w:rFonts w:ascii="Corbel" w:hAnsi="Corbel"/>
          <w:sz w:val="21"/>
          <w:szCs w:val="21"/>
        </w:rPr>
        <w:t>Opdrachtgever</w:t>
      </w:r>
      <w:r w:rsidRPr="2BD18FAA">
        <w:rPr>
          <w:rFonts w:ascii="Corbel" w:hAnsi="Corbel"/>
          <w:sz w:val="21"/>
          <w:szCs w:val="21"/>
        </w:rPr>
        <w:t xml:space="preserve"> overlegd moeten worden.</w:t>
      </w:r>
    </w:p>
    <w:p w14:paraId="05095FB0" w14:textId="77777777" w:rsidR="00400DC8" w:rsidRPr="00CF02F6" w:rsidRDefault="00400DC8" w:rsidP="2BD18FAA">
      <w:pPr>
        <w:spacing w:line="276" w:lineRule="auto"/>
      </w:pPr>
    </w:p>
    <w:p w14:paraId="53A88BEC" w14:textId="6DA5AB73" w:rsidR="00400DC8" w:rsidRPr="00CF02F6" w:rsidRDefault="00400DC8" w:rsidP="00E070B5">
      <w:pPr>
        <w:pStyle w:val="Lijstalinea"/>
        <w:numPr>
          <w:ilvl w:val="0"/>
          <w:numId w:val="23"/>
        </w:numPr>
        <w:spacing w:line="276" w:lineRule="auto"/>
      </w:pPr>
      <w:r>
        <w:t>Co2-prestatieladder bewijsvoering specifiek</w:t>
      </w:r>
    </w:p>
    <w:p w14:paraId="040CC44A" w14:textId="77777777" w:rsidR="00400DC8" w:rsidRPr="00CF02F6" w:rsidRDefault="00400DC8" w:rsidP="00E070B5">
      <w:pPr>
        <w:pStyle w:val="Lijstalinea"/>
        <w:numPr>
          <w:ilvl w:val="0"/>
          <w:numId w:val="5"/>
        </w:numPr>
        <w:spacing w:line="276" w:lineRule="auto"/>
        <w:ind w:left="1267"/>
      </w:pPr>
      <w:r>
        <w:t>De Inschrijver dient aan te geven welke certificerende instelling (CI) de toetsing zal uitvoeren. Tijdens de realisatie gelden de volgende voorwaarden:</w:t>
      </w:r>
    </w:p>
    <w:p w14:paraId="68E2FA3A" w14:textId="77777777" w:rsidR="00400DC8" w:rsidRPr="00CF02F6" w:rsidRDefault="00400DC8" w:rsidP="00E070B5">
      <w:pPr>
        <w:pStyle w:val="Default"/>
        <w:numPr>
          <w:ilvl w:val="0"/>
          <w:numId w:val="30"/>
        </w:numPr>
        <w:spacing w:line="276" w:lineRule="auto"/>
        <w:ind w:left="1800"/>
        <w:rPr>
          <w:rFonts w:ascii="Corbel" w:hAnsi="Corbel"/>
          <w:sz w:val="21"/>
          <w:szCs w:val="21"/>
        </w:rPr>
      </w:pPr>
      <w:r w:rsidRPr="2BD18FAA">
        <w:rPr>
          <w:rFonts w:ascii="Corbel" w:hAnsi="Corbel" w:cstheme="minorBidi"/>
          <w:sz w:val="21"/>
          <w:szCs w:val="21"/>
        </w:rPr>
        <w:t>Bewijsstukken</w:t>
      </w:r>
      <w:r w:rsidRPr="2BD18FAA">
        <w:rPr>
          <w:rFonts w:ascii="Corbel" w:hAnsi="Corbel"/>
          <w:sz w:val="21"/>
          <w:szCs w:val="21"/>
        </w:rPr>
        <w:t xml:space="preserve"> bestaan uit een contractdossier en een verklaring van genoemde CI of voldaan wordt aan het aangeboden CO2-ambitieniveau, inclusief alle onderliggende niveaus, en</w:t>
      </w:r>
    </w:p>
    <w:p w14:paraId="2764B2A2" w14:textId="77777777" w:rsidR="00400DC8" w:rsidRDefault="00400DC8" w:rsidP="00E070B5">
      <w:pPr>
        <w:pStyle w:val="Default"/>
        <w:numPr>
          <w:ilvl w:val="0"/>
          <w:numId w:val="30"/>
        </w:numPr>
        <w:spacing w:line="276" w:lineRule="auto"/>
        <w:ind w:left="1800"/>
        <w:rPr>
          <w:rFonts w:ascii="Corbel" w:hAnsi="Corbel"/>
          <w:sz w:val="21"/>
          <w:szCs w:val="21"/>
        </w:rPr>
      </w:pPr>
      <w:r w:rsidRPr="2BD18FAA">
        <w:rPr>
          <w:rFonts w:ascii="Corbel" w:hAnsi="Corbel"/>
          <w:sz w:val="21"/>
          <w:szCs w:val="21"/>
        </w:rPr>
        <w:t xml:space="preserve">Het voldoen aan het aangeboden CO2-ambitieniveau dient te worden geborgd in het door de </w:t>
      </w:r>
      <w:r w:rsidR="00943A21" w:rsidRPr="2BD18FAA">
        <w:rPr>
          <w:rFonts w:ascii="Corbel" w:hAnsi="Corbel"/>
          <w:sz w:val="21"/>
          <w:szCs w:val="21"/>
        </w:rPr>
        <w:t>Opdrachtnemer</w:t>
      </w:r>
      <w:r w:rsidRPr="2BD18FAA">
        <w:rPr>
          <w:rFonts w:ascii="Corbel" w:hAnsi="Corbel"/>
          <w:sz w:val="21"/>
          <w:szCs w:val="21"/>
        </w:rPr>
        <w:t xml:space="preserve"> te gebruiken contractmanagementsysteem, en</w:t>
      </w:r>
    </w:p>
    <w:p w14:paraId="46CE895B" w14:textId="77777777" w:rsidR="00400DC8" w:rsidRPr="00B7731A" w:rsidRDefault="00400DC8" w:rsidP="00E070B5">
      <w:pPr>
        <w:pStyle w:val="Lijstalinea"/>
        <w:numPr>
          <w:ilvl w:val="0"/>
          <w:numId w:val="30"/>
        </w:numPr>
        <w:ind w:left="1800"/>
        <w:rPr>
          <w:rFonts w:eastAsiaTheme="minorEastAsia" w:cs="Verdana"/>
          <w:color w:val="000000"/>
        </w:rPr>
      </w:pPr>
      <w:r w:rsidRPr="2BD18FAA">
        <w:rPr>
          <w:rFonts w:eastAsiaTheme="minorEastAsia" w:cs="Verdana"/>
          <w:color w:val="000000" w:themeColor="text1"/>
        </w:rPr>
        <w:t xml:space="preserve">Op basis van het contractdossier en borging in het contractmanagementsysteem laat de </w:t>
      </w:r>
      <w:r w:rsidR="00943A21" w:rsidRPr="2BD18FAA">
        <w:rPr>
          <w:rFonts w:eastAsiaTheme="minorEastAsia" w:cs="Verdana"/>
          <w:color w:val="000000" w:themeColor="text1"/>
        </w:rPr>
        <w:t>Opdrachtnemer</w:t>
      </w:r>
      <w:r w:rsidRPr="2BD18FAA">
        <w:rPr>
          <w:rFonts w:eastAsiaTheme="minorEastAsia" w:cs="Verdana"/>
          <w:color w:val="000000" w:themeColor="text1"/>
        </w:rPr>
        <w:t xml:space="preserve"> de aangewezen CI toetsen of er voldaan wordt aan het aangeboden ambitieniveau, en</w:t>
      </w:r>
      <w:r w:rsidR="00C74467" w:rsidRPr="2BD18FAA">
        <w:rPr>
          <w:rFonts w:eastAsiaTheme="minorEastAsia" w:cs="Verdana"/>
          <w:color w:val="000000" w:themeColor="text1"/>
        </w:rPr>
        <w:t xml:space="preserve"> </w:t>
      </w:r>
    </w:p>
    <w:p w14:paraId="714B3FED" w14:textId="77777777" w:rsidR="00C74467" w:rsidRPr="00B7731A" w:rsidRDefault="00C74467" w:rsidP="00E070B5">
      <w:pPr>
        <w:pStyle w:val="Lijstalinea"/>
        <w:numPr>
          <w:ilvl w:val="0"/>
          <w:numId w:val="30"/>
        </w:numPr>
        <w:ind w:left="1800"/>
        <w:rPr>
          <w:rFonts w:eastAsiaTheme="minorEastAsia" w:cs="Verdana"/>
          <w:color w:val="000000"/>
        </w:rPr>
      </w:pPr>
      <w:r w:rsidRPr="2BD18FAA">
        <w:rPr>
          <w:rFonts w:eastAsiaTheme="minorEastAsia" w:cs="Verdana"/>
          <w:color w:val="000000" w:themeColor="text1"/>
        </w:rPr>
        <w:lastRenderedPageBreak/>
        <w:t xml:space="preserve">De Opdrachtnemer toont aan dat de CI geaccrediteerd is voor certificering op het niveau van het CO2-Bewust certificaat dat correspondeert met het aangeboden CO2-ambitieniveau en dat de persoon die de toetsing uitvoert namens de CI aantoonbaar ervaring heeft met certificeringen van bedrijven op het niveau van het CO2-Bewust certificaat dat correspondeert met het aangeboden CO2-ambitieniveau, en </w:t>
      </w:r>
    </w:p>
    <w:p w14:paraId="2FE868FD" w14:textId="389AFCF9" w:rsidR="00400DC8" w:rsidRPr="00B7731A" w:rsidRDefault="00400DC8" w:rsidP="00E070B5">
      <w:pPr>
        <w:pStyle w:val="Lijstalinea"/>
        <w:numPr>
          <w:ilvl w:val="0"/>
          <w:numId w:val="30"/>
        </w:numPr>
        <w:ind w:left="1800"/>
        <w:rPr>
          <w:rFonts w:eastAsiaTheme="minorEastAsia" w:cs="Verdana"/>
          <w:color w:val="000000"/>
        </w:rPr>
      </w:pPr>
      <w:r w:rsidRPr="2BD18FAA">
        <w:rPr>
          <w:rFonts w:eastAsiaTheme="minorEastAsia" w:cs="Verdana"/>
          <w:color w:val="000000" w:themeColor="text1"/>
        </w:rPr>
        <w:t xml:space="preserve">De toetsing door de CI vindt telkens 3 maanden voor een eventuele verlenging van de raamovereenkomst plaats, gedurende de looptijd van de </w:t>
      </w:r>
      <w:r w:rsidR="00887C1F" w:rsidRPr="2BD18FAA">
        <w:rPr>
          <w:rFonts w:eastAsiaTheme="minorEastAsia" w:cs="Verdana"/>
          <w:color w:val="000000" w:themeColor="text1"/>
        </w:rPr>
        <w:t>O</w:t>
      </w:r>
      <w:r w:rsidRPr="2BD18FAA">
        <w:rPr>
          <w:rFonts w:eastAsiaTheme="minorEastAsia" w:cs="Verdana"/>
          <w:color w:val="000000" w:themeColor="text1"/>
        </w:rPr>
        <w:t>pdracht, en</w:t>
      </w:r>
    </w:p>
    <w:p w14:paraId="4B03D614" w14:textId="77777777" w:rsidR="00E71ED2" w:rsidRPr="00B7731A" w:rsidRDefault="00400DC8" w:rsidP="00E070B5">
      <w:pPr>
        <w:pStyle w:val="Lijstalinea"/>
        <w:numPr>
          <w:ilvl w:val="0"/>
          <w:numId w:val="30"/>
        </w:numPr>
        <w:ind w:left="1800"/>
        <w:rPr>
          <w:rFonts w:eastAsiaTheme="minorEastAsia" w:cs="Verdana"/>
          <w:color w:val="000000"/>
        </w:rPr>
      </w:pPr>
      <w:r w:rsidRPr="2BD18FAA">
        <w:rPr>
          <w:rFonts w:eastAsiaTheme="minorEastAsia" w:cs="Verdana"/>
          <w:color w:val="000000" w:themeColor="text1"/>
        </w:rPr>
        <w:t xml:space="preserve">Indien de </w:t>
      </w:r>
      <w:r w:rsidR="00943A21" w:rsidRPr="2BD18FAA">
        <w:rPr>
          <w:rFonts w:eastAsiaTheme="minorEastAsia" w:cs="Verdana"/>
          <w:color w:val="000000" w:themeColor="text1"/>
        </w:rPr>
        <w:t>Opdrachtnemer</w:t>
      </w:r>
      <w:r w:rsidRPr="2BD18FAA">
        <w:rPr>
          <w:rFonts w:eastAsiaTheme="minorEastAsia" w:cs="Verdana"/>
          <w:color w:val="000000" w:themeColor="text1"/>
        </w:rPr>
        <w:t xml:space="preserve"> beschikt over een CO2-bewust certificaat op een lager ambitieniveau kan de </w:t>
      </w:r>
      <w:r w:rsidR="00943A21" w:rsidRPr="2BD18FAA">
        <w:rPr>
          <w:rFonts w:eastAsiaTheme="minorEastAsia" w:cs="Verdana"/>
          <w:color w:val="000000" w:themeColor="text1"/>
        </w:rPr>
        <w:t>Opdrachtnemer</w:t>
      </w:r>
      <w:r w:rsidRPr="2BD18FAA">
        <w:rPr>
          <w:rFonts w:eastAsiaTheme="minorEastAsia" w:cs="Verdana"/>
          <w:color w:val="000000" w:themeColor="text1"/>
        </w:rPr>
        <w:t xml:space="preserve"> weliswaar de bewijslast deels baseren op informatie uit het managementsysteem behorende bij het CO2-bewust certificaat, maar dient het bewijs echter nadrukkelijk specifiek te worden geleverd voor het aangeboden CO2-ambitieniveau inclusief alle onderliggende CO2-ambitieniveaus (een gemengde bewijsvoering wordt niet toegestaan).</w:t>
      </w:r>
    </w:p>
    <w:p w14:paraId="464BB4C6" w14:textId="77777777" w:rsidR="00C74467" w:rsidRPr="00C74467" w:rsidRDefault="00C74467" w:rsidP="00E71ED2">
      <w:pPr>
        <w:pStyle w:val="Lijstalinea"/>
        <w:ind w:left="1069"/>
        <w:rPr>
          <w:rFonts w:eastAsiaTheme="minorHAnsi" w:cs="Verdana"/>
          <w:color w:val="000000"/>
        </w:rPr>
      </w:pPr>
    </w:p>
    <w:p w14:paraId="0BAFA0C8" w14:textId="23129E0E" w:rsidR="00AE383F" w:rsidRPr="00CF02F6" w:rsidRDefault="00AE383F" w:rsidP="00B7731A">
      <w:pPr>
        <w:spacing w:line="276" w:lineRule="auto"/>
        <w:rPr>
          <w:highlight w:val="yellow"/>
        </w:rPr>
      </w:pPr>
    </w:p>
    <w:sectPr w:rsidR="00AE383F" w:rsidRPr="00CF02F6" w:rsidSect="00593CD1">
      <w:headerReference w:type="default" r:id="rId12"/>
      <w:footerReference w:type="default" r:id="rId13"/>
      <w:pgSz w:w="11906" w:h="16838" w:code="9"/>
      <w:pgMar w:top="2665" w:right="1644" w:bottom="1531" w:left="1758" w:header="0" w:footer="564" w:gutter="0"/>
      <w:paperSrc w:first="15" w:other="15"/>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B5AA14" w14:textId="77777777" w:rsidR="00B93C7F" w:rsidRDefault="00B93C7F">
      <w:pPr>
        <w:spacing w:line="240" w:lineRule="auto"/>
      </w:pPr>
      <w:r>
        <w:separator/>
      </w:r>
    </w:p>
  </w:endnote>
  <w:endnote w:type="continuationSeparator" w:id="0">
    <w:p w14:paraId="1F9DF57B" w14:textId="77777777" w:rsidR="00B93C7F" w:rsidRDefault="00B93C7F">
      <w:pPr>
        <w:spacing w:line="240" w:lineRule="auto"/>
      </w:pPr>
      <w:r>
        <w:continuationSeparator/>
      </w:r>
    </w:p>
  </w:endnote>
  <w:endnote w:type="continuationNotice" w:id="1">
    <w:p w14:paraId="50910ADA" w14:textId="77777777" w:rsidR="00B93C7F" w:rsidRDefault="00B93C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30"/>
      <w:gridCol w:w="2830"/>
      <w:gridCol w:w="2830"/>
    </w:tblGrid>
    <w:tr w:rsidR="468F5E85" w14:paraId="5700E510" w14:textId="77777777" w:rsidTr="468F5E85">
      <w:trPr>
        <w:trHeight w:val="300"/>
      </w:trPr>
      <w:tc>
        <w:tcPr>
          <w:tcW w:w="2830" w:type="dxa"/>
        </w:tcPr>
        <w:p w14:paraId="23A4D132" w14:textId="23F28FAF" w:rsidR="468F5E85" w:rsidRDefault="468F5E85" w:rsidP="468F5E85">
          <w:pPr>
            <w:pStyle w:val="Koptekst"/>
            <w:framePr w:wrap="around"/>
            <w:ind w:left="-115"/>
          </w:pPr>
        </w:p>
      </w:tc>
      <w:tc>
        <w:tcPr>
          <w:tcW w:w="2830" w:type="dxa"/>
        </w:tcPr>
        <w:p w14:paraId="40516274" w14:textId="0300FB33" w:rsidR="468F5E85" w:rsidRDefault="468F5E85" w:rsidP="468F5E85">
          <w:pPr>
            <w:pStyle w:val="Koptekst"/>
            <w:framePr w:wrap="around"/>
            <w:jc w:val="center"/>
          </w:pPr>
        </w:p>
      </w:tc>
      <w:tc>
        <w:tcPr>
          <w:tcW w:w="2830" w:type="dxa"/>
        </w:tcPr>
        <w:p w14:paraId="1054511A" w14:textId="0E91B002" w:rsidR="468F5E85" w:rsidRDefault="468F5E85" w:rsidP="468F5E85">
          <w:pPr>
            <w:pStyle w:val="Koptekst"/>
            <w:framePr w:wrap="around"/>
            <w:ind w:right="-115"/>
            <w:jc w:val="right"/>
          </w:pPr>
        </w:p>
      </w:tc>
    </w:tr>
  </w:tbl>
  <w:p w14:paraId="63DC559B" w14:textId="37F9B3E9" w:rsidR="468F5E85" w:rsidRDefault="468F5E85" w:rsidP="468F5E8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B17C6" w14:textId="77777777" w:rsidR="00B93C7F" w:rsidRDefault="00B93C7F">
      <w:pPr>
        <w:spacing w:line="240" w:lineRule="auto"/>
      </w:pPr>
    </w:p>
  </w:footnote>
  <w:footnote w:type="continuationSeparator" w:id="0">
    <w:p w14:paraId="076C53A3" w14:textId="77777777" w:rsidR="00B93C7F" w:rsidRDefault="00B93C7F">
      <w:pPr>
        <w:spacing w:line="240" w:lineRule="auto"/>
      </w:pPr>
    </w:p>
  </w:footnote>
  <w:footnote w:type="continuationNotice" w:id="1">
    <w:p w14:paraId="359B38C2" w14:textId="77777777" w:rsidR="00B93C7F" w:rsidRDefault="00B93C7F">
      <w:pPr>
        <w:spacing w:line="240" w:lineRule="auto"/>
      </w:pPr>
    </w:p>
  </w:footnote>
  <w:footnote w:id="2">
    <w:p w14:paraId="33F2DBC6" w14:textId="77777777" w:rsidR="00FC7E00" w:rsidRDefault="00FC7E00" w:rsidP="00FC7E00">
      <w:pPr>
        <w:pStyle w:val="Voetnoottekst"/>
      </w:pPr>
      <w:r>
        <w:rPr>
          <w:rStyle w:val="Voetnootmarkering"/>
        </w:rPr>
        <w:footnoteRef/>
      </w:r>
      <w:r>
        <w:t xml:space="preserve"> Bijvoorbeeld beschermde soort-functie combinaties conform </w:t>
      </w:r>
      <w:r w:rsidRPr="00776E9D">
        <w:t>Richtlijn Vleermuisonderzoek Grote Gebieden van het N</w:t>
      </w:r>
      <w:r>
        <w:t>etwerk Groene Bureaus.</w:t>
      </w:r>
    </w:p>
  </w:footnote>
  <w:footnote w:id="3">
    <w:p w14:paraId="05B30672" w14:textId="295614F3" w:rsidR="00515C7F" w:rsidRDefault="00515C7F" w:rsidP="00515C7F">
      <w:pPr>
        <w:pStyle w:val="Voetnoottekst"/>
      </w:pPr>
      <w:r>
        <w:rPr>
          <w:rStyle w:val="Voetnootmarkering"/>
        </w:rPr>
        <w:footnoteRef/>
      </w:r>
      <w:r>
        <w:t xml:space="preserve"> Zie voor indicatieve </w:t>
      </w:r>
      <w:r w:rsidR="00525C5D">
        <w:t>P</w:t>
      </w:r>
      <w:r>
        <w:t xml:space="preserve">lanning op hooflijnen Tabel 1 in de Aanbestedingsleidraad.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vertAnchor="page" w:horzAnchor="page" w:tblpX="1759" w:tblpY="625"/>
      <w:tblOverlap w:val="never"/>
      <w:tblW w:w="0" w:type="auto"/>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B32FE2" w14:paraId="5C185349" w14:textId="77777777" w:rsidTr="468F5E85">
      <w:tc>
        <w:tcPr>
          <w:tcW w:w="6464" w:type="dxa"/>
          <w:tcMar>
            <w:top w:w="0" w:type="dxa"/>
            <w:left w:w="0" w:type="dxa"/>
            <w:bottom w:w="0" w:type="dxa"/>
            <w:right w:w="0" w:type="dxa"/>
          </w:tcMar>
        </w:tcPr>
        <w:p w14:paraId="7BDAE8B0" w14:textId="61AA1FB2" w:rsidR="00B32FE2" w:rsidRPr="00B27FF4" w:rsidRDefault="00B32FE2" w:rsidP="008536CA">
          <w:pPr>
            <w:pStyle w:val="Koptekst"/>
            <w:framePr w:wrap="auto" w:vAnchor="margin" w:hAnchor="text" w:xAlign="left" w:yAlign="inline"/>
            <w:suppressOverlap w:val="0"/>
            <w:rPr>
              <w:b/>
            </w:rPr>
          </w:pPr>
          <w:r w:rsidRPr="00B27FF4">
            <w:rPr>
              <w:b/>
            </w:rPr>
            <w:t>Gemeente Amsterdam</w:t>
          </w:r>
        </w:p>
        <w:p w14:paraId="37E1DCA6" w14:textId="55E11CF0" w:rsidR="00F94FBA" w:rsidRPr="00F94FBA" w:rsidRDefault="00B32FE2" w:rsidP="00F94FBA">
          <w:pPr>
            <w:pStyle w:val="Koptekst"/>
            <w:framePr w:wrap="auto" w:vAnchor="margin" w:hAnchor="text" w:xAlign="left" w:yAlign="inline"/>
            <w:suppressOverlap w:val="0"/>
          </w:pPr>
          <w:r>
            <w:t>Programma van Eisen</w:t>
          </w:r>
          <w:r w:rsidR="00F94FBA" w:rsidRPr="00F94FBA">
            <w:t xml:space="preserve"> Regievoering </w:t>
          </w:r>
          <w:r w:rsidR="00F94FBA">
            <w:br/>
          </w:r>
          <w:r w:rsidR="00F94FBA" w:rsidRPr="00F94FBA">
            <w:t xml:space="preserve">en kwaliteitsborging ecologisch onderzoek en opstellen SMP Amsterdam </w:t>
          </w:r>
        </w:p>
        <w:p w14:paraId="181DAF30" w14:textId="6EDA94FC" w:rsidR="00B32FE2" w:rsidRDefault="00B32FE2" w:rsidP="00CA34FF">
          <w:pPr>
            <w:pStyle w:val="Koptekst"/>
            <w:framePr w:wrap="auto" w:vAnchor="margin" w:hAnchor="text" w:xAlign="left" w:yAlign="inline"/>
            <w:suppressOverlap w:val="0"/>
          </w:pPr>
        </w:p>
        <w:p w14:paraId="45D672AB" w14:textId="4139C402" w:rsidR="00B32FE2" w:rsidRDefault="00027061" w:rsidP="006E242F">
          <w:pPr>
            <w:pStyle w:val="Koptekst"/>
            <w:framePr w:wrap="auto" w:vAnchor="margin" w:hAnchor="text" w:xAlign="left" w:yAlign="inline"/>
            <w:suppressOverlap w:val="0"/>
          </w:pPr>
          <w:r>
            <w:t>SMP Amsterdam, Directie Wonen</w:t>
          </w:r>
          <w:r w:rsidR="00FF78BA">
            <w:t xml:space="preserve"> </w:t>
          </w:r>
        </w:p>
        <w:p w14:paraId="4DD1A4EC" w14:textId="77777777" w:rsidR="00FE600C" w:rsidRDefault="00FE600C" w:rsidP="006E242F">
          <w:pPr>
            <w:pStyle w:val="Koptekst"/>
            <w:framePr w:wrap="auto" w:vAnchor="margin" w:hAnchor="text" w:xAlign="left" w:yAlign="inline"/>
            <w:suppressOverlap w:val="0"/>
          </w:pPr>
        </w:p>
        <w:p w14:paraId="4EF9E6BB" w14:textId="77777777" w:rsidR="00B32FE2" w:rsidRPr="008536CA" w:rsidRDefault="00B32FE2" w:rsidP="00F0292E">
          <w:pPr>
            <w:pStyle w:val="Koptekst"/>
            <w:framePr w:wrap="auto" w:vAnchor="margin" w:hAnchor="text" w:xAlign="left" w:yAlign="inline"/>
            <w:suppressOverlap w:val="0"/>
          </w:pPr>
        </w:p>
      </w:tc>
      <w:tc>
        <w:tcPr>
          <w:tcW w:w="2495" w:type="dxa"/>
          <w:tcMar>
            <w:top w:w="0" w:type="dxa"/>
            <w:left w:w="0" w:type="dxa"/>
            <w:bottom w:w="0" w:type="dxa"/>
            <w:right w:w="0" w:type="dxa"/>
          </w:tcMar>
          <w:hideMark/>
        </w:tcPr>
        <w:p w14:paraId="6CF35B09" w14:textId="7A8737D9" w:rsidR="00B32FE2" w:rsidRDefault="00B32FE2" w:rsidP="00B53559">
          <w:pPr>
            <w:pStyle w:val="Koptekst"/>
            <w:framePr w:wrap="auto" w:vAnchor="margin" w:hAnchor="text" w:xAlign="left" w:yAlign="inline"/>
            <w:suppressOverlap w:val="0"/>
          </w:pPr>
          <w:r w:rsidRPr="008536CA">
            <w:fldChar w:fldCharType="begin"/>
          </w:r>
          <w:r w:rsidRPr="008536CA">
            <w:instrText xml:space="preserve"> REF versie \h </w:instrText>
          </w:r>
          <w:r>
            <w:instrText xml:space="preserve"> \* MERGEFORMAT </w:instrText>
          </w:r>
          <w:r w:rsidRPr="008536CA">
            <w:fldChar w:fldCharType="separate"/>
          </w:r>
          <w:sdt>
            <w:sdtPr>
              <w:alias w:val="Selecteer versienummer"/>
              <w:tag w:val="Selecteer versienummer"/>
              <w:id w:val="-329994637"/>
              <w:placeholder>
                <w:docPart w:val="5719B09C90F1461E9471179A69BACABE"/>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6358B6">
                <w:t>Versie 1</w:t>
              </w:r>
            </w:sdtContent>
          </w:sdt>
        </w:p>
        <w:p w14:paraId="280C74FB" w14:textId="4FBBF570" w:rsidR="00B32FE2" w:rsidRDefault="00B32FE2" w:rsidP="006E578E">
          <w:pPr>
            <w:pStyle w:val="Koptekst"/>
            <w:framePr w:wrap="auto" w:vAnchor="margin" w:hAnchor="text" w:xAlign="left" w:yAlign="inline"/>
            <w:suppressOverlap w:val="0"/>
          </w:pPr>
          <w:r w:rsidRPr="008536CA">
            <w:fldChar w:fldCharType="end"/>
          </w:r>
          <w:r w:rsidRPr="00FE3F59">
            <w:fldChar w:fldCharType="begin"/>
          </w:r>
          <w:r w:rsidRPr="00FE3F59">
            <w:instrText xml:space="preserve"> REF datum \h  \* MERGEFORMAT </w:instrText>
          </w:r>
          <w:r w:rsidRPr="00FE3F59">
            <w:fldChar w:fldCharType="separate"/>
          </w:r>
          <w:sdt>
            <w:sdtPr>
              <w:alias w:val="Kies een datum"/>
              <w:tag w:val="Kies een datum"/>
              <w:id w:val="312605046"/>
              <w:placeholder>
                <w:docPart w:val="CA25A6519E274865B736F557FDE53B25"/>
              </w:placeholder>
              <w:date w:fullDate="2024-10-21T00:00:00Z">
                <w:dateFormat w:val="d MMMM yyyy"/>
                <w:lid w:val="nl-NL"/>
                <w:storeMappedDataAs w:val="dateTime"/>
                <w:calendar w:val="gregorian"/>
              </w:date>
            </w:sdtPr>
            <w:sdtContent>
              <w:r w:rsidR="00F94FBA">
                <w:t>21 oktober 2024</w:t>
              </w:r>
            </w:sdtContent>
          </w:sdt>
          <w:r w:rsidRPr="00BB4650">
            <w:t xml:space="preserve">   </w:t>
          </w:r>
          <w:r w:rsidRPr="00FE3F59">
            <w:fldChar w:fldCharType="end"/>
          </w:r>
        </w:p>
        <w:p w14:paraId="00F076E9" w14:textId="62B5D5CB" w:rsidR="00B32FE2" w:rsidRDefault="468F5E85" w:rsidP="008536CA">
          <w:pPr>
            <w:pStyle w:val="Koptekst"/>
            <w:framePr w:wrap="auto" w:vAnchor="margin" w:hAnchor="text" w:xAlign="left" w:yAlign="inline"/>
            <w:suppressOverlap w:val="0"/>
          </w:pPr>
          <w:r>
            <w:t>Kenmerk AI2024-0164</w:t>
          </w:r>
        </w:p>
        <w:p w14:paraId="240E8530" w14:textId="3B052728" w:rsidR="00B32FE2" w:rsidRPr="008536CA" w:rsidRDefault="00B32FE2" w:rsidP="009A634E">
          <w:pPr>
            <w:pStyle w:val="Koptekst"/>
            <w:framePr w:wrap="auto" w:vAnchor="margin" w:hAnchor="text" w:xAlign="left" w:yAlign="inline"/>
            <w:suppressOverlap w:val="0"/>
          </w:pPr>
          <w:r>
            <w:t xml:space="preserve">Pagina </w:t>
          </w:r>
          <w:r>
            <w:fldChar w:fldCharType="begin"/>
          </w:r>
          <w:r>
            <w:instrText xml:space="preserve"> PAGE   \* MERGEFORMAT </w:instrText>
          </w:r>
          <w:r>
            <w:fldChar w:fldCharType="separate"/>
          </w:r>
          <w:r w:rsidR="00CA1164">
            <w:rPr>
              <w:noProof/>
            </w:rPr>
            <w:t>1</w:t>
          </w:r>
          <w:r>
            <w:fldChar w:fldCharType="end"/>
          </w:r>
          <w:r>
            <w:t xml:space="preserve"> van </w:t>
          </w:r>
          <w:fldSimple w:instr="SECTIONPAGES   \* MERGEFORMAT">
            <w:r w:rsidR="00A06DF1">
              <w:rPr>
                <w:noProof/>
              </w:rPr>
              <w:t>16</w:t>
            </w:r>
          </w:fldSimple>
        </w:p>
      </w:tc>
    </w:tr>
  </w:tbl>
  <w:p w14:paraId="2C3FFC7D" w14:textId="77777777" w:rsidR="00B32FE2" w:rsidRDefault="00B32FE2" w:rsidP="008536CA">
    <w:pPr>
      <w:pStyle w:val="Koptekst"/>
      <w:framePr w:wrap="aroun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4029"/>
    <w:multiLevelType w:val="hybridMultilevel"/>
    <w:tmpl w:val="5470CD06"/>
    <w:lvl w:ilvl="0" w:tplc="FFFFFFFF">
      <w:start w:val="1"/>
      <w:numFmt w:val="decimal"/>
      <w:lvlText w:val="%1."/>
      <w:lvlJc w:val="left"/>
      <w:pPr>
        <w:ind w:left="207" w:hanging="360"/>
      </w:pPr>
      <w:rPr>
        <w:rFonts w:ascii="Corbel" w:hAnsi="Corbel" w:hint="default"/>
        <w:sz w:val="21"/>
        <w:szCs w:val="21"/>
      </w:rPr>
    </w:lvl>
    <w:lvl w:ilvl="1" w:tplc="FFFFFFFF">
      <w:start w:val="1"/>
      <w:numFmt w:val="lowerLetter"/>
      <w:lvlText w:val="%2."/>
      <w:lvlJc w:val="left"/>
      <w:pPr>
        <w:ind w:left="207" w:hanging="360"/>
      </w:pPr>
    </w:lvl>
    <w:lvl w:ilvl="2" w:tplc="FFFFFFFF">
      <w:start w:val="1"/>
      <w:numFmt w:val="lowerRoman"/>
      <w:lvlText w:val="%3."/>
      <w:lvlJc w:val="right"/>
      <w:pPr>
        <w:ind w:left="927" w:hanging="180"/>
      </w:pPr>
    </w:lvl>
    <w:lvl w:ilvl="3" w:tplc="FFFFFFFF" w:tentative="1">
      <w:start w:val="1"/>
      <w:numFmt w:val="decimal"/>
      <w:lvlText w:val="%4."/>
      <w:lvlJc w:val="left"/>
      <w:pPr>
        <w:ind w:left="1647" w:hanging="360"/>
      </w:pPr>
    </w:lvl>
    <w:lvl w:ilvl="4" w:tplc="FFFFFFFF" w:tentative="1">
      <w:start w:val="1"/>
      <w:numFmt w:val="lowerLetter"/>
      <w:lvlText w:val="%5."/>
      <w:lvlJc w:val="left"/>
      <w:pPr>
        <w:ind w:left="2367" w:hanging="360"/>
      </w:pPr>
    </w:lvl>
    <w:lvl w:ilvl="5" w:tplc="FFFFFFFF" w:tentative="1">
      <w:start w:val="1"/>
      <w:numFmt w:val="lowerRoman"/>
      <w:lvlText w:val="%6."/>
      <w:lvlJc w:val="right"/>
      <w:pPr>
        <w:ind w:left="3087" w:hanging="180"/>
      </w:pPr>
    </w:lvl>
    <w:lvl w:ilvl="6" w:tplc="FFFFFFFF" w:tentative="1">
      <w:start w:val="1"/>
      <w:numFmt w:val="decimal"/>
      <w:lvlText w:val="%7."/>
      <w:lvlJc w:val="left"/>
      <w:pPr>
        <w:ind w:left="3807" w:hanging="360"/>
      </w:pPr>
    </w:lvl>
    <w:lvl w:ilvl="7" w:tplc="FFFFFFFF" w:tentative="1">
      <w:start w:val="1"/>
      <w:numFmt w:val="lowerLetter"/>
      <w:lvlText w:val="%8."/>
      <w:lvlJc w:val="left"/>
      <w:pPr>
        <w:ind w:left="4527" w:hanging="360"/>
      </w:pPr>
    </w:lvl>
    <w:lvl w:ilvl="8" w:tplc="FFFFFFFF" w:tentative="1">
      <w:start w:val="1"/>
      <w:numFmt w:val="lowerRoman"/>
      <w:lvlText w:val="%9."/>
      <w:lvlJc w:val="right"/>
      <w:pPr>
        <w:ind w:left="5247" w:hanging="180"/>
      </w:pPr>
    </w:lvl>
  </w:abstractNum>
  <w:abstractNum w:abstractNumId="1" w15:restartNumberingAfterBreak="0">
    <w:nsid w:val="0B305F8E"/>
    <w:multiLevelType w:val="hybridMultilevel"/>
    <w:tmpl w:val="70587C32"/>
    <w:lvl w:ilvl="0" w:tplc="0413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BF451B1"/>
    <w:multiLevelType w:val="hybridMultilevel"/>
    <w:tmpl w:val="B07C34E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0F3790"/>
    <w:multiLevelType w:val="hybridMultilevel"/>
    <w:tmpl w:val="BE22CF6A"/>
    <w:lvl w:ilvl="0" w:tplc="5D76F1FE">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3DE7"/>
    <w:multiLevelType w:val="hybridMultilevel"/>
    <w:tmpl w:val="07802DAE"/>
    <w:lvl w:ilvl="0" w:tplc="04130017">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5" w15:restartNumberingAfterBreak="0">
    <w:nsid w:val="14470A70"/>
    <w:multiLevelType w:val="hybridMultilevel"/>
    <w:tmpl w:val="5470CD06"/>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FFFFFFFF" w:tentative="1">
      <w:start w:val="1"/>
      <w:numFmt w:val="lowerRoman"/>
      <w:lvlText w:val="%3."/>
      <w:lvlJc w:val="right"/>
      <w:pPr>
        <w:ind w:left="1287" w:hanging="18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6" w15:restartNumberingAfterBreak="0">
    <w:nsid w:val="1647696B"/>
    <w:multiLevelType w:val="multilevel"/>
    <w:tmpl w:val="014638B2"/>
    <w:lvl w:ilvl="0">
      <w:start w:val="1"/>
      <w:numFmt w:val="decimal"/>
      <w:lvlText w:val="%1."/>
      <w:lvlJc w:val="left"/>
      <w:pPr>
        <w:tabs>
          <w:tab w:val="num" w:pos="927"/>
        </w:tabs>
        <w:ind w:left="92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tentative="1">
      <w:start w:val="1"/>
      <w:numFmt w:val="decimal"/>
      <w:lvlText w:val="%5."/>
      <w:lvlJc w:val="left"/>
      <w:pPr>
        <w:tabs>
          <w:tab w:val="num" w:pos="3807"/>
        </w:tabs>
        <w:ind w:left="3807" w:hanging="360"/>
      </w:pPr>
    </w:lvl>
    <w:lvl w:ilvl="5" w:tentative="1">
      <w:start w:val="1"/>
      <w:numFmt w:val="decimal"/>
      <w:lvlText w:val="%6."/>
      <w:lvlJc w:val="left"/>
      <w:pPr>
        <w:tabs>
          <w:tab w:val="num" w:pos="4527"/>
        </w:tabs>
        <w:ind w:left="4527" w:hanging="360"/>
      </w:pPr>
    </w:lvl>
    <w:lvl w:ilvl="6" w:tentative="1">
      <w:start w:val="1"/>
      <w:numFmt w:val="decimal"/>
      <w:lvlText w:val="%7."/>
      <w:lvlJc w:val="left"/>
      <w:pPr>
        <w:tabs>
          <w:tab w:val="num" w:pos="5247"/>
        </w:tabs>
        <w:ind w:left="5247" w:hanging="360"/>
      </w:pPr>
    </w:lvl>
    <w:lvl w:ilvl="7" w:tentative="1">
      <w:start w:val="1"/>
      <w:numFmt w:val="decimal"/>
      <w:lvlText w:val="%8."/>
      <w:lvlJc w:val="left"/>
      <w:pPr>
        <w:tabs>
          <w:tab w:val="num" w:pos="5967"/>
        </w:tabs>
        <w:ind w:left="5967" w:hanging="360"/>
      </w:pPr>
    </w:lvl>
    <w:lvl w:ilvl="8" w:tentative="1">
      <w:start w:val="1"/>
      <w:numFmt w:val="decimal"/>
      <w:lvlText w:val="%9."/>
      <w:lvlJc w:val="left"/>
      <w:pPr>
        <w:tabs>
          <w:tab w:val="num" w:pos="6687"/>
        </w:tabs>
        <w:ind w:left="6687" w:hanging="360"/>
      </w:pPr>
    </w:lvl>
  </w:abstractNum>
  <w:abstractNum w:abstractNumId="7" w15:restartNumberingAfterBreak="0">
    <w:nsid w:val="17FAD0FE"/>
    <w:multiLevelType w:val="hybridMultilevel"/>
    <w:tmpl w:val="FFFFFFFF"/>
    <w:lvl w:ilvl="0" w:tplc="F266C242">
      <w:start w:val="1"/>
      <w:numFmt w:val="bullet"/>
      <w:lvlText w:val="·"/>
      <w:lvlJc w:val="left"/>
      <w:pPr>
        <w:ind w:left="720" w:hanging="360"/>
      </w:pPr>
      <w:rPr>
        <w:rFonts w:ascii="Symbol" w:hAnsi="Symbol" w:hint="default"/>
      </w:rPr>
    </w:lvl>
    <w:lvl w:ilvl="1" w:tplc="E39A3B9A">
      <w:start w:val="1"/>
      <w:numFmt w:val="bullet"/>
      <w:lvlText w:val="o"/>
      <w:lvlJc w:val="left"/>
      <w:pPr>
        <w:ind w:left="1440" w:hanging="360"/>
      </w:pPr>
      <w:rPr>
        <w:rFonts w:ascii="Courier New" w:hAnsi="Courier New" w:hint="default"/>
      </w:rPr>
    </w:lvl>
    <w:lvl w:ilvl="2" w:tplc="1512C194">
      <w:start w:val="1"/>
      <w:numFmt w:val="bullet"/>
      <w:lvlText w:val=""/>
      <w:lvlJc w:val="left"/>
      <w:pPr>
        <w:ind w:left="2160" w:hanging="360"/>
      </w:pPr>
      <w:rPr>
        <w:rFonts w:ascii="Wingdings" w:hAnsi="Wingdings" w:hint="default"/>
      </w:rPr>
    </w:lvl>
    <w:lvl w:ilvl="3" w:tplc="C2805C06">
      <w:start w:val="1"/>
      <w:numFmt w:val="bullet"/>
      <w:lvlText w:val=""/>
      <w:lvlJc w:val="left"/>
      <w:pPr>
        <w:ind w:left="2880" w:hanging="360"/>
      </w:pPr>
      <w:rPr>
        <w:rFonts w:ascii="Symbol" w:hAnsi="Symbol" w:hint="default"/>
      </w:rPr>
    </w:lvl>
    <w:lvl w:ilvl="4" w:tplc="AB2AF2C4">
      <w:start w:val="1"/>
      <w:numFmt w:val="bullet"/>
      <w:lvlText w:val="o"/>
      <w:lvlJc w:val="left"/>
      <w:pPr>
        <w:ind w:left="3600" w:hanging="360"/>
      </w:pPr>
      <w:rPr>
        <w:rFonts w:ascii="Courier New" w:hAnsi="Courier New" w:hint="default"/>
      </w:rPr>
    </w:lvl>
    <w:lvl w:ilvl="5" w:tplc="00F4C87C">
      <w:start w:val="1"/>
      <w:numFmt w:val="bullet"/>
      <w:lvlText w:val=""/>
      <w:lvlJc w:val="left"/>
      <w:pPr>
        <w:ind w:left="4320" w:hanging="360"/>
      </w:pPr>
      <w:rPr>
        <w:rFonts w:ascii="Wingdings" w:hAnsi="Wingdings" w:hint="default"/>
      </w:rPr>
    </w:lvl>
    <w:lvl w:ilvl="6" w:tplc="BA9EB754">
      <w:start w:val="1"/>
      <w:numFmt w:val="bullet"/>
      <w:lvlText w:val=""/>
      <w:lvlJc w:val="left"/>
      <w:pPr>
        <w:ind w:left="5040" w:hanging="360"/>
      </w:pPr>
      <w:rPr>
        <w:rFonts w:ascii="Symbol" w:hAnsi="Symbol" w:hint="default"/>
      </w:rPr>
    </w:lvl>
    <w:lvl w:ilvl="7" w:tplc="9F946222">
      <w:start w:val="1"/>
      <w:numFmt w:val="bullet"/>
      <w:lvlText w:val="o"/>
      <w:lvlJc w:val="left"/>
      <w:pPr>
        <w:ind w:left="5760" w:hanging="360"/>
      </w:pPr>
      <w:rPr>
        <w:rFonts w:ascii="Courier New" w:hAnsi="Courier New" w:hint="default"/>
      </w:rPr>
    </w:lvl>
    <w:lvl w:ilvl="8" w:tplc="25B29D62">
      <w:start w:val="1"/>
      <w:numFmt w:val="bullet"/>
      <w:lvlText w:val=""/>
      <w:lvlJc w:val="left"/>
      <w:pPr>
        <w:ind w:left="6480" w:hanging="360"/>
      </w:pPr>
      <w:rPr>
        <w:rFonts w:ascii="Wingdings" w:hAnsi="Wingdings" w:hint="default"/>
      </w:rPr>
    </w:lvl>
  </w:abstractNum>
  <w:abstractNum w:abstractNumId="8" w15:restartNumberingAfterBreak="0">
    <w:nsid w:val="1DCE1228"/>
    <w:multiLevelType w:val="hybridMultilevel"/>
    <w:tmpl w:val="940C10B0"/>
    <w:lvl w:ilvl="0" w:tplc="61E048BE">
      <w:start w:val="1"/>
      <w:numFmt w:val="bullet"/>
      <w:lvlText w:val="-"/>
      <w:lvlJc w:val="left"/>
      <w:pPr>
        <w:ind w:left="720" w:hanging="360"/>
      </w:pPr>
      <w:rPr>
        <w:rFonts w:ascii="Corbel" w:eastAsia="Corbel"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F14863"/>
    <w:multiLevelType w:val="hybridMultilevel"/>
    <w:tmpl w:val="62746F1C"/>
    <w:lvl w:ilvl="0" w:tplc="04130017">
      <w:start w:val="1"/>
      <w:numFmt w:val="lowerLetter"/>
      <w:lvlText w:val="%1)"/>
      <w:lvlJc w:val="left"/>
      <w:pPr>
        <w:ind w:left="1069" w:hanging="360"/>
      </w:pPr>
    </w:lvl>
    <w:lvl w:ilvl="1" w:tplc="6038A5B6">
      <w:start w:val="1"/>
      <w:numFmt w:val="lowerLetter"/>
      <w:lvlText w:val="%2."/>
      <w:lvlJc w:val="left"/>
      <w:pPr>
        <w:ind w:left="1789" w:hanging="360"/>
      </w:pPr>
    </w:lvl>
    <w:lvl w:ilvl="2" w:tplc="E8A6F018">
      <w:start w:val="1"/>
      <w:numFmt w:val="lowerRoman"/>
      <w:lvlText w:val="%3."/>
      <w:lvlJc w:val="right"/>
      <w:pPr>
        <w:ind w:left="2509" w:hanging="180"/>
      </w:pPr>
    </w:lvl>
    <w:lvl w:ilvl="3" w:tplc="5218D2A6">
      <w:start w:val="1"/>
      <w:numFmt w:val="decimal"/>
      <w:lvlText w:val="%4."/>
      <w:lvlJc w:val="left"/>
      <w:pPr>
        <w:ind w:left="3229" w:hanging="360"/>
      </w:pPr>
    </w:lvl>
    <w:lvl w:ilvl="4" w:tplc="CDF6F292">
      <w:start w:val="1"/>
      <w:numFmt w:val="lowerLetter"/>
      <w:lvlText w:val="%5."/>
      <w:lvlJc w:val="left"/>
      <w:pPr>
        <w:ind w:left="3949" w:hanging="360"/>
      </w:pPr>
    </w:lvl>
    <w:lvl w:ilvl="5" w:tplc="65889AB8">
      <w:start w:val="1"/>
      <w:numFmt w:val="lowerRoman"/>
      <w:lvlText w:val="%6."/>
      <w:lvlJc w:val="right"/>
      <w:pPr>
        <w:ind w:left="4669" w:hanging="180"/>
      </w:pPr>
    </w:lvl>
    <w:lvl w:ilvl="6" w:tplc="0F3A85C2">
      <w:start w:val="1"/>
      <w:numFmt w:val="decimal"/>
      <w:lvlText w:val="%7."/>
      <w:lvlJc w:val="left"/>
      <w:pPr>
        <w:ind w:left="5389" w:hanging="360"/>
      </w:pPr>
    </w:lvl>
    <w:lvl w:ilvl="7" w:tplc="D0CCBB62">
      <w:start w:val="1"/>
      <w:numFmt w:val="lowerLetter"/>
      <w:lvlText w:val="%8."/>
      <w:lvlJc w:val="left"/>
      <w:pPr>
        <w:ind w:left="6109" w:hanging="360"/>
      </w:pPr>
    </w:lvl>
    <w:lvl w:ilvl="8" w:tplc="1B70DFF8">
      <w:start w:val="1"/>
      <w:numFmt w:val="lowerRoman"/>
      <w:lvlText w:val="%9."/>
      <w:lvlJc w:val="right"/>
      <w:pPr>
        <w:ind w:left="6829" w:hanging="180"/>
      </w:pPr>
    </w:lvl>
  </w:abstractNum>
  <w:abstractNum w:abstractNumId="10" w15:restartNumberingAfterBreak="0">
    <w:nsid w:val="23A77522"/>
    <w:multiLevelType w:val="hybridMultilevel"/>
    <w:tmpl w:val="FFFFFFFF"/>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1856564"/>
    <w:multiLevelType w:val="hybridMultilevel"/>
    <w:tmpl w:val="84900330"/>
    <w:lvl w:ilvl="0" w:tplc="04130017">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2" w15:restartNumberingAfterBreak="0">
    <w:nsid w:val="31C50D7B"/>
    <w:multiLevelType w:val="hybridMultilevel"/>
    <w:tmpl w:val="5470CD06"/>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FFFFFFFF" w:tentative="1">
      <w:start w:val="1"/>
      <w:numFmt w:val="lowerRoman"/>
      <w:lvlText w:val="%3."/>
      <w:lvlJc w:val="right"/>
      <w:pPr>
        <w:ind w:left="1287" w:hanging="18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13" w15:restartNumberingAfterBreak="0">
    <w:nsid w:val="32B17E44"/>
    <w:multiLevelType w:val="multilevel"/>
    <w:tmpl w:val="093807F0"/>
    <w:lvl w:ilvl="0">
      <w:start w:val="1"/>
      <w:numFmt w:val="decimal"/>
      <w:pStyle w:val="Kop3"/>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CC5495"/>
    <w:multiLevelType w:val="hybridMultilevel"/>
    <w:tmpl w:val="499C3F60"/>
    <w:lvl w:ilvl="0" w:tplc="04130017">
      <w:start w:val="1"/>
      <w:numFmt w:val="lowerLetter"/>
      <w:lvlText w:val="%1)"/>
      <w:lvlJc w:val="left"/>
      <w:pPr>
        <w:ind w:left="144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4393525"/>
    <w:multiLevelType w:val="hybridMultilevel"/>
    <w:tmpl w:val="39561BB0"/>
    <w:lvl w:ilvl="0" w:tplc="04130017">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8607C91"/>
    <w:multiLevelType w:val="hybridMultilevel"/>
    <w:tmpl w:val="5470CD06"/>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FFFFFFFF" w:tentative="1">
      <w:start w:val="1"/>
      <w:numFmt w:val="lowerRoman"/>
      <w:lvlText w:val="%3."/>
      <w:lvlJc w:val="right"/>
      <w:pPr>
        <w:ind w:left="1287" w:hanging="18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17" w15:restartNumberingAfterBreak="0">
    <w:nsid w:val="3A712FDB"/>
    <w:multiLevelType w:val="hybridMultilevel"/>
    <w:tmpl w:val="39561BB0"/>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0134AB6"/>
    <w:multiLevelType w:val="hybridMultilevel"/>
    <w:tmpl w:val="858CDFA2"/>
    <w:lvl w:ilvl="0" w:tplc="0413000F">
      <w:start w:val="1"/>
      <w:numFmt w:val="decimal"/>
      <w:lvlText w:val="%1."/>
      <w:lvlJc w:val="left"/>
      <w:pPr>
        <w:ind w:left="360" w:hanging="360"/>
      </w:pPr>
    </w:lvl>
    <w:lvl w:ilvl="1" w:tplc="04130017">
      <w:start w:val="1"/>
      <w:numFmt w:val="lowerLetter"/>
      <w:lvlText w:val="%2)"/>
      <w:lvlJc w:val="left"/>
      <w:pPr>
        <w:ind w:left="121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41034AAA"/>
    <w:multiLevelType w:val="hybridMultilevel"/>
    <w:tmpl w:val="62746F1C"/>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0" w15:restartNumberingAfterBreak="0">
    <w:nsid w:val="423B020F"/>
    <w:multiLevelType w:val="hybridMultilevel"/>
    <w:tmpl w:val="5470CD06"/>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FFFFFFFF" w:tentative="1">
      <w:start w:val="1"/>
      <w:numFmt w:val="lowerRoman"/>
      <w:lvlText w:val="%3."/>
      <w:lvlJc w:val="right"/>
      <w:pPr>
        <w:ind w:left="1287" w:hanging="18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21" w15:restartNumberingAfterBreak="0">
    <w:nsid w:val="44E6666D"/>
    <w:multiLevelType w:val="hybridMultilevel"/>
    <w:tmpl w:val="C6E84078"/>
    <w:lvl w:ilvl="0" w:tplc="8A1254D8">
      <w:start w:val="1"/>
      <w:numFmt w:val="decimal"/>
      <w:pStyle w:val="OpsommingCijfers"/>
      <w:lvlText w:val="%1"/>
      <w:lvlJc w:val="left"/>
      <w:pPr>
        <w:ind w:left="360" w:hanging="360"/>
      </w:pPr>
      <w:rPr>
        <w:rFonts w:hint="default"/>
      </w:r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2" w15:restartNumberingAfterBreak="0">
    <w:nsid w:val="47D87F78"/>
    <w:multiLevelType w:val="hybridMultilevel"/>
    <w:tmpl w:val="9886C276"/>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3" w15:restartNumberingAfterBreak="0">
    <w:nsid w:val="48AA6DC1"/>
    <w:multiLevelType w:val="hybridMultilevel"/>
    <w:tmpl w:val="9886C276"/>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24" w15:restartNumberingAfterBreak="0">
    <w:nsid w:val="4C813945"/>
    <w:multiLevelType w:val="hybridMultilevel"/>
    <w:tmpl w:val="B2AC28C2"/>
    <w:lvl w:ilvl="0" w:tplc="13003974">
      <w:start w:val="1"/>
      <w:numFmt w:val="decimal"/>
      <w:pStyle w:val="Kop2"/>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DCA7CDD"/>
    <w:multiLevelType w:val="hybridMultilevel"/>
    <w:tmpl w:val="6C30FD1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8B551D9"/>
    <w:multiLevelType w:val="hybridMultilevel"/>
    <w:tmpl w:val="67941126"/>
    <w:lvl w:ilvl="0" w:tplc="FFFFFFFF">
      <w:start w:val="1"/>
      <w:numFmt w:val="decimal"/>
      <w:lvlText w:val="%1."/>
      <w:lvlJc w:val="left"/>
      <w:pPr>
        <w:ind w:left="1440" w:hanging="360"/>
      </w:pPr>
      <w:rPr>
        <w:rFonts w:hint="default"/>
      </w:rPr>
    </w:lvl>
    <w:lvl w:ilvl="1" w:tplc="04130017">
      <w:start w:val="1"/>
      <w:numFmt w:val="lowerLetter"/>
      <w:lvlText w:val="%2)"/>
      <w:lvlJc w:val="left"/>
      <w:pPr>
        <w:ind w:left="144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9B3A808"/>
    <w:multiLevelType w:val="hybridMultilevel"/>
    <w:tmpl w:val="FFFFFFFF"/>
    <w:lvl w:ilvl="0" w:tplc="712E526E">
      <w:start w:val="1"/>
      <w:numFmt w:val="lowerLetter"/>
      <w:lvlText w:val="%1."/>
      <w:lvlJc w:val="left"/>
      <w:pPr>
        <w:ind w:left="720" w:hanging="360"/>
      </w:pPr>
    </w:lvl>
    <w:lvl w:ilvl="1" w:tplc="9D16C010">
      <w:start w:val="1"/>
      <w:numFmt w:val="lowerLetter"/>
      <w:lvlText w:val="%2."/>
      <w:lvlJc w:val="left"/>
      <w:pPr>
        <w:ind w:left="1440" w:hanging="360"/>
      </w:pPr>
    </w:lvl>
    <w:lvl w:ilvl="2" w:tplc="A01E0B1C">
      <w:start w:val="1"/>
      <w:numFmt w:val="lowerRoman"/>
      <w:lvlText w:val="%3."/>
      <w:lvlJc w:val="right"/>
      <w:pPr>
        <w:ind w:left="2160" w:hanging="180"/>
      </w:pPr>
    </w:lvl>
    <w:lvl w:ilvl="3" w:tplc="8A4ACB8A">
      <w:start w:val="1"/>
      <w:numFmt w:val="decimal"/>
      <w:lvlText w:val="%4."/>
      <w:lvlJc w:val="left"/>
      <w:pPr>
        <w:ind w:left="2880" w:hanging="360"/>
      </w:pPr>
    </w:lvl>
    <w:lvl w:ilvl="4" w:tplc="0C50C946">
      <w:start w:val="1"/>
      <w:numFmt w:val="lowerLetter"/>
      <w:lvlText w:val="%5."/>
      <w:lvlJc w:val="left"/>
      <w:pPr>
        <w:ind w:left="3600" w:hanging="360"/>
      </w:pPr>
    </w:lvl>
    <w:lvl w:ilvl="5" w:tplc="122EDFB8">
      <w:start w:val="1"/>
      <w:numFmt w:val="lowerRoman"/>
      <w:lvlText w:val="%6."/>
      <w:lvlJc w:val="right"/>
      <w:pPr>
        <w:ind w:left="4320" w:hanging="180"/>
      </w:pPr>
    </w:lvl>
    <w:lvl w:ilvl="6" w:tplc="518A75E4">
      <w:start w:val="1"/>
      <w:numFmt w:val="decimal"/>
      <w:lvlText w:val="%7."/>
      <w:lvlJc w:val="left"/>
      <w:pPr>
        <w:ind w:left="5040" w:hanging="360"/>
      </w:pPr>
    </w:lvl>
    <w:lvl w:ilvl="7" w:tplc="43404ED0">
      <w:start w:val="1"/>
      <w:numFmt w:val="lowerLetter"/>
      <w:lvlText w:val="%8."/>
      <w:lvlJc w:val="left"/>
      <w:pPr>
        <w:ind w:left="5760" w:hanging="360"/>
      </w:pPr>
    </w:lvl>
    <w:lvl w:ilvl="8" w:tplc="08E8F59C">
      <w:start w:val="1"/>
      <w:numFmt w:val="lowerRoman"/>
      <w:lvlText w:val="%9."/>
      <w:lvlJc w:val="right"/>
      <w:pPr>
        <w:ind w:left="6480" w:hanging="180"/>
      </w:pPr>
    </w:lvl>
  </w:abstractNum>
  <w:abstractNum w:abstractNumId="29" w15:restartNumberingAfterBreak="0">
    <w:nsid w:val="5B6F735A"/>
    <w:multiLevelType w:val="hybridMultilevel"/>
    <w:tmpl w:val="0BB0AECE"/>
    <w:lvl w:ilvl="0" w:tplc="0413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64253E87"/>
    <w:multiLevelType w:val="hybridMultilevel"/>
    <w:tmpl w:val="97343840"/>
    <w:lvl w:ilvl="0" w:tplc="61E048BE">
      <w:start w:val="1"/>
      <w:numFmt w:val="bullet"/>
      <w:lvlText w:val="-"/>
      <w:lvlJc w:val="left"/>
      <w:pPr>
        <w:ind w:left="720" w:hanging="360"/>
      </w:pPr>
      <w:rPr>
        <w:rFonts w:ascii="Corbel" w:eastAsia="Corbel" w:hAnsi="Corbe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DD6F07"/>
    <w:multiLevelType w:val="hybridMultilevel"/>
    <w:tmpl w:val="E54E81A6"/>
    <w:lvl w:ilvl="0" w:tplc="FFFFFFFF">
      <w:start w:val="1"/>
      <w:numFmt w:val="decimal"/>
      <w:lvlText w:val="%1."/>
      <w:lvlJc w:val="left"/>
      <w:pPr>
        <w:ind w:left="360" w:hanging="360"/>
      </w:pPr>
      <w:rPr>
        <w:rFonts w:ascii="Corbel" w:hAnsi="Corbel" w:hint="default"/>
        <w:sz w:val="21"/>
        <w:szCs w:val="21"/>
      </w:rPr>
    </w:lvl>
    <w:lvl w:ilvl="1" w:tplc="FFFFFFFF">
      <w:start w:val="1"/>
      <w:numFmt w:val="lowerLetter"/>
      <w:lvlText w:val="%2."/>
      <w:lvlJc w:val="left"/>
      <w:pPr>
        <w:ind w:left="360" w:hanging="360"/>
      </w:pPr>
    </w:lvl>
    <w:lvl w:ilvl="2" w:tplc="04130019">
      <w:start w:val="1"/>
      <w:numFmt w:val="lowerLetter"/>
      <w:lvlText w:val="%3."/>
      <w:lvlJc w:val="left"/>
      <w:pPr>
        <w:ind w:left="1233" w:hanging="36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2" w15:restartNumberingAfterBreak="0">
    <w:nsid w:val="6A21444B"/>
    <w:multiLevelType w:val="hybridMultilevel"/>
    <w:tmpl w:val="5470CD06"/>
    <w:lvl w:ilvl="0" w:tplc="FFFFFFFF">
      <w:start w:val="1"/>
      <w:numFmt w:val="decimal"/>
      <w:lvlText w:val="%1."/>
      <w:lvlJc w:val="left"/>
      <w:pPr>
        <w:ind w:left="567" w:hanging="360"/>
      </w:pPr>
      <w:rPr>
        <w:rFonts w:ascii="Corbel" w:hAnsi="Corbel" w:hint="default"/>
        <w:sz w:val="21"/>
        <w:szCs w:val="21"/>
      </w:rPr>
    </w:lvl>
    <w:lvl w:ilvl="1" w:tplc="FFFFFFFF">
      <w:start w:val="1"/>
      <w:numFmt w:val="lowerLetter"/>
      <w:lvlText w:val="%2."/>
      <w:lvlJc w:val="left"/>
      <w:pPr>
        <w:ind w:left="567" w:hanging="360"/>
      </w:pPr>
    </w:lvl>
    <w:lvl w:ilvl="2" w:tplc="FFFFFFFF" w:tentative="1">
      <w:start w:val="1"/>
      <w:numFmt w:val="lowerRoman"/>
      <w:lvlText w:val="%3."/>
      <w:lvlJc w:val="right"/>
      <w:pPr>
        <w:ind w:left="1287" w:hanging="180"/>
      </w:pPr>
    </w:lvl>
    <w:lvl w:ilvl="3" w:tplc="FFFFFFFF" w:tentative="1">
      <w:start w:val="1"/>
      <w:numFmt w:val="decimal"/>
      <w:lvlText w:val="%4."/>
      <w:lvlJc w:val="left"/>
      <w:pPr>
        <w:ind w:left="2007" w:hanging="360"/>
      </w:pPr>
    </w:lvl>
    <w:lvl w:ilvl="4" w:tplc="FFFFFFFF" w:tentative="1">
      <w:start w:val="1"/>
      <w:numFmt w:val="lowerLetter"/>
      <w:lvlText w:val="%5."/>
      <w:lvlJc w:val="left"/>
      <w:pPr>
        <w:ind w:left="2727" w:hanging="360"/>
      </w:pPr>
    </w:lvl>
    <w:lvl w:ilvl="5" w:tplc="FFFFFFFF" w:tentative="1">
      <w:start w:val="1"/>
      <w:numFmt w:val="lowerRoman"/>
      <w:lvlText w:val="%6."/>
      <w:lvlJc w:val="right"/>
      <w:pPr>
        <w:ind w:left="3447" w:hanging="180"/>
      </w:pPr>
    </w:lvl>
    <w:lvl w:ilvl="6" w:tplc="FFFFFFFF" w:tentative="1">
      <w:start w:val="1"/>
      <w:numFmt w:val="decimal"/>
      <w:lvlText w:val="%7."/>
      <w:lvlJc w:val="left"/>
      <w:pPr>
        <w:ind w:left="4167" w:hanging="360"/>
      </w:pPr>
    </w:lvl>
    <w:lvl w:ilvl="7" w:tplc="FFFFFFFF" w:tentative="1">
      <w:start w:val="1"/>
      <w:numFmt w:val="lowerLetter"/>
      <w:lvlText w:val="%8."/>
      <w:lvlJc w:val="left"/>
      <w:pPr>
        <w:ind w:left="4887" w:hanging="360"/>
      </w:pPr>
    </w:lvl>
    <w:lvl w:ilvl="8" w:tplc="FFFFFFFF" w:tentative="1">
      <w:start w:val="1"/>
      <w:numFmt w:val="lowerRoman"/>
      <w:lvlText w:val="%9."/>
      <w:lvlJc w:val="right"/>
      <w:pPr>
        <w:ind w:left="5607" w:hanging="180"/>
      </w:pPr>
    </w:lvl>
  </w:abstractNum>
  <w:abstractNum w:abstractNumId="33" w15:restartNumberingAfterBreak="0">
    <w:nsid w:val="6DEE6A45"/>
    <w:multiLevelType w:val="hybridMultilevel"/>
    <w:tmpl w:val="FFFFFFFF"/>
    <w:lvl w:ilvl="0" w:tplc="7C1E1BE4">
      <w:start w:val="1"/>
      <w:numFmt w:val="decimal"/>
      <w:lvlText w:val="%1."/>
      <w:lvlJc w:val="left"/>
      <w:pPr>
        <w:ind w:left="720" w:hanging="360"/>
      </w:pPr>
    </w:lvl>
    <w:lvl w:ilvl="1" w:tplc="7A4E8218">
      <w:start w:val="1"/>
      <w:numFmt w:val="lowerLetter"/>
      <w:lvlText w:val="%2."/>
      <w:lvlJc w:val="left"/>
      <w:pPr>
        <w:ind w:left="1440" w:hanging="360"/>
      </w:pPr>
    </w:lvl>
    <w:lvl w:ilvl="2" w:tplc="70CEF22E">
      <w:start w:val="1"/>
      <w:numFmt w:val="lowerRoman"/>
      <w:lvlText w:val="%3."/>
      <w:lvlJc w:val="right"/>
      <w:pPr>
        <w:ind w:left="2160" w:hanging="180"/>
      </w:pPr>
    </w:lvl>
    <w:lvl w:ilvl="3" w:tplc="6296986A">
      <w:start w:val="1"/>
      <w:numFmt w:val="decimal"/>
      <w:lvlText w:val="%4."/>
      <w:lvlJc w:val="left"/>
      <w:pPr>
        <w:ind w:left="2880" w:hanging="360"/>
      </w:pPr>
    </w:lvl>
    <w:lvl w:ilvl="4" w:tplc="A62C92E4">
      <w:start w:val="1"/>
      <w:numFmt w:val="lowerLetter"/>
      <w:lvlText w:val="%5."/>
      <w:lvlJc w:val="left"/>
      <w:pPr>
        <w:ind w:left="3600" w:hanging="360"/>
      </w:pPr>
    </w:lvl>
    <w:lvl w:ilvl="5" w:tplc="B4EC4398">
      <w:start w:val="1"/>
      <w:numFmt w:val="lowerRoman"/>
      <w:lvlText w:val="%6."/>
      <w:lvlJc w:val="right"/>
      <w:pPr>
        <w:ind w:left="4320" w:hanging="180"/>
      </w:pPr>
    </w:lvl>
    <w:lvl w:ilvl="6" w:tplc="97FADD66">
      <w:start w:val="1"/>
      <w:numFmt w:val="decimal"/>
      <w:lvlText w:val="%7."/>
      <w:lvlJc w:val="left"/>
      <w:pPr>
        <w:ind w:left="5040" w:hanging="360"/>
      </w:pPr>
    </w:lvl>
    <w:lvl w:ilvl="7" w:tplc="23E08CA6">
      <w:start w:val="1"/>
      <w:numFmt w:val="lowerLetter"/>
      <w:lvlText w:val="%8."/>
      <w:lvlJc w:val="left"/>
      <w:pPr>
        <w:ind w:left="5760" w:hanging="360"/>
      </w:pPr>
    </w:lvl>
    <w:lvl w:ilvl="8" w:tplc="64404F1A">
      <w:start w:val="1"/>
      <w:numFmt w:val="lowerRoman"/>
      <w:lvlText w:val="%9."/>
      <w:lvlJc w:val="right"/>
      <w:pPr>
        <w:ind w:left="6480" w:hanging="180"/>
      </w:pPr>
    </w:lvl>
  </w:abstractNum>
  <w:abstractNum w:abstractNumId="34" w15:restartNumberingAfterBreak="0">
    <w:nsid w:val="6F0201C9"/>
    <w:multiLevelType w:val="hybridMultilevel"/>
    <w:tmpl w:val="6F801ADE"/>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5" w15:restartNumberingAfterBreak="0">
    <w:nsid w:val="77931A23"/>
    <w:multiLevelType w:val="hybridMultilevel"/>
    <w:tmpl w:val="E430A13A"/>
    <w:lvl w:ilvl="0" w:tplc="342AB09C">
      <w:start w:val="1"/>
      <w:numFmt w:val="bullet"/>
      <w:pStyle w:val="Standaardarial"/>
      <w:lvlText w:val="o"/>
      <w:lvlJc w:val="left"/>
      <w:pPr>
        <w:tabs>
          <w:tab w:val="num" w:pos="900"/>
        </w:tabs>
        <w:ind w:left="900" w:hanging="360"/>
      </w:pPr>
      <w:rPr>
        <w:rFonts w:ascii="Courier New" w:hAnsi="Courier New" w:cs="Courier New" w:hint="default"/>
      </w:rPr>
    </w:lvl>
    <w:lvl w:ilvl="1" w:tplc="04130003" w:tentative="1">
      <w:start w:val="1"/>
      <w:numFmt w:val="bullet"/>
      <w:lvlText w:val="o"/>
      <w:lvlJc w:val="left"/>
      <w:pPr>
        <w:tabs>
          <w:tab w:val="num" w:pos="1620"/>
        </w:tabs>
        <w:ind w:left="1620" w:hanging="360"/>
      </w:pPr>
      <w:rPr>
        <w:rFonts w:ascii="Courier New" w:hAnsi="Courier New" w:cs="Courier New" w:hint="default"/>
      </w:rPr>
    </w:lvl>
    <w:lvl w:ilvl="2" w:tplc="04130005" w:tentative="1">
      <w:start w:val="1"/>
      <w:numFmt w:val="bullet"/>
      <w:lvlText w:val=""/>
      <w:lvlJc w:val="left"/>
      <w:pPr>
        <w:tabs>
          <w:tab w:val="num" w:pos="2340"/>
        </w:tabs>
        <w:ind w:left="2340" w:hanging="360"/>
      </w:pPr>
      <w:rPr>
        <w:rFonts w:ascii="Wingdings" w:hAnsi="Wingdings" w:hint="default"/>
      </w:rPr>
    </w:lvl>
    <w:lvl w:ilvl="3" w:tplc="04130001" w:tentative="1">
      <w:start w:val="1"/>
      <w:numFmt w:val="bullet"/>
      <w:lvlText w:val=""/>
      <w:lvlJc w:val="left"/>
      <w:pPr>
        <w:tabs>
          <w:tab w:val="num" w:pos="3060"/>
        </w:tabs>
        <w:ind w:left="3060" w:hanging="360"/>
      </w:pPr>
      <w:rPr>
        <w:rFonts w:ascii="Symbol" w:hAnsi="Symbol" w:hint="default"/>
      </w:rPr>
    </w:lvl>
    <w:lvl w:ilvl="4" w:tplc="04130003" w:tentative="1">
      <w:start w:val="1"/>
      <w:numFmt w:val="bullet"/>
      <w:lvlText w:val="o"/>
      <w:lvlJc w:val="left"/>
      <w:pPr>
        <w:tabs>
          <w:tab w:val="num" w:pos="3780"/>
        </w:tabs>
        <w:ind w:left="3780" w:hanging="360"/>
      </w:pPr>
      <w:rPr>
        <w:rFonts w:ascii="Courier New" w:hAnsi="Courier New" w:cs="Courier New" w:hint="default"/>
      </w:rPr>
    </w:lvl>
    <w:lvl w:ilvl="5" w:tplc="04130005" w:tentative="1">
      <w:start w:val="1"/>
      <w:numFmt w:val="bullet"/>
      <w:lvlText w:val=""/>
      <w:lvlJc w:val="left"/>
      <w:pPr>
        <w:tabs>
          <w:tab w:val="num" w:pos="4500"/>
        </w:tabs>
        <w:ind w:left="4500" w:hanging="360"/>
      </w:pPr>
      <w:rPr>
        <w:rFonts w:ascii="Wingdings" w:hAnsi="Wingdings" w:hint="default"/>
      </w:rPr>
    </w:lvl>
    <w:lvl w:ilvl="6" w:tplc="04130001" w:tentative="1">
      <w:start w:val="1"/>
      <w:numFmt w:val="bullet"/>
      <w:lvlText w:val=""/>
      <w:lvlJc w:val="left"/>
      <w:pPr>
        <w:tabs>
          <w:tab w:val="num" w:pos="5220"/>
        </w:tabs>
        <w:ind w:left="5220" w:hanging="360"/>
      </w:pPr>
      <w:rPr>
        <w:rFonts w:ascii="Symbol" w:hAnsi="Symbol" w:hint="default"/>
      </w:rPr>
    </w:lvl>
    <w:lvl w:ilvl="7" w:tplc="04130003" w:tentative="1">
      <w:start w:val="1"/>
      <w:numFmt w:val="bullet"/>
      <w:lvlText w:val="o"/>
      <w:lvlJc w:val="left"/>
      <w:pPr>
        <w:tabs>
          <w:tab w:val="num" w:pos="5940"/>
        </w:tabs>
        <w:ind w:left="5940" w:hanging="360"/>
      </w:pPr>
      <w:rPr>
        <w:rFonts w:ascii="Courier New" w:hAnsi="Courier New" w:cs="Courier New" w:hint="default"/>
      </w:rPr>
    </w:lvl>
    <w:lvl w:ilvl="8" w:tplc="04130005" w:tentative="1">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16cid:durableId="1562591517">
    <w:abstractNumId w:val="21"/>
  </w:num>
  <w:num w:numId="2" w16cid:durableId="1483159048">
    <w:abstractNumId w:val="26"/>
  </w:num>
  <w:num w:numId="3" w16cid:durableId="508984360">
    <w:abstractNumId w:val="36"/>
  </w:num>
  <w:num w:numId="4" w16cid:durableId="1758401645">
    <w:abstractNumId w:val="35"/>
  </w:num>
  <w:num w:numId="5" w16cid:durableId="1766338075">
    <w:abstractNumId w:val="2"/>
  </w:num>
  <w:num w:numId="6" w16cid:durableId="387842067">
    <w:abstractNumId w:val="16"/>
  </w:num>
  <w:num w:numId="7" w16cid:durableId="804195697">
    <w:abstractNumId w:val="0"/>
  </w:num>
  <w:num w:numId="8" w16cid:durableId="279074025">
    <w:abstractNumId w:val="5"/>
  </w:num>
  <w:num w:numId="9" w16cid:durableId="348608965">
    <w:abstractNumId w:val="1"/>
  </w:num>
  <w:num w:numId="10" w16cid:durableId="778061902">
    <w:abstractNumId w:val="3"/>
  </w:num>
  <w:num w:numId="11" w16cid:durableId="1403871660">
    <w:abstractNumId w:val="24"/>
  </w:num>
  <w:num w:numId="12" w16cid:durableId="1351562290">
    <w:abstractNumId w:val="13"/>
  </w:num>
  <w:num w:numId="13" w16cid:durableId="650601038">
    <w:abstractNumId w:val="29"/>
  </w:num>
  <w:num w:numId="14" w16cid:durableId="487677735">
    <w:abstractNumId w:val="31"/>
  </w:num>
  <w:num w:numId="15" w16cid:durableId="1273627915">
    <w:abstractNumId w:val="6"/>
  </w:num>
  <w:num w:numId="16" w16cid:durableId="1510293816">
    <w:abstractNumId w:val="18"/>
  </w:num>
  <w:num w:numId="17" w16cid:durableId="636495721">
    <w:abstractNumId w:val="14"/>
  </w:num>
  <w:num w:numId="18" w16cid:durableId="988561843">
    <w:abstractNumId w:val="27"/>
  </w:num>
  <w:num w:numId="19" w16cid:durableId="195892355">
    <w:abstractNumId w:val="15"/>
  </w:num>
  <w:num w:numId="20" w16cid:durableId="439421097">
    <w:abstractNumId w:val="17"/>
  </w:num>
  <w:num w:numId="21" w16cid:durableId="81149115">
    <w:abstractNumId w:val="25"/>
  </w:num>
  <w:num w:numId="22" w16cid:durableId="1236474034">
    <w:abstractNumId w:val="12"/>
  </w:num>
  <w:num w:numId="23" w16cid:durableId="1081298028">
    <w:abstractNumId w:val="32"/>
  </w:num>
  <w:num w:numId="24" w16cid:durableId="407000223">
    <w:abstractNumId w:val="20"/>
  </w:num>
  <w:num w:numId="25" w16cid:durableId="1963605807">
    <w:abstractNumId w:val="11"/>
  </w:num>
  <w:num w:numId="26" w16cid:durableId="1644851261">
    <w:abstractNumId w:val="23"/>
  </w:num>
  <w:num w:numId="27" w16cid:durableId="1973897713">
    <w:abstractNumId w:val="9"/>
  </w:num>
  <w:num w:numId="28" w16cid:durableId="853541299">
    <w:abstractNumId w:val="19"/>
  </w:num>
  <w:num w:numId="29" w16cid:durableId="344404273">
    <w:abstractNumId w:val="4"/>
  </w:num>
  <w:num w:numId="30" w16cid:durableId="970553246">
    <w:abstractNumId w:val="34"/>
  </w:num>
  <w:num w:numId="31" w16cid:durableId="1932424037">
    <w:abstractNumId w:val="30"/>
  </w:num>
  <w:num w:numId="32" w16cid:durableId="1622765756">
    <w:abstractNumId w:val="8"/>
  </w:num>
  <w:num w:numId="33" w16cid:durableId="2092197739">
    <w:abstractNumId w:val="22"/>
  </w:num>
  <w:num w:numId="34" w16cid:durableId="374085577">
    <w:abstractNumId w:val="28"/>
  </w:num>
  <w:num w:numId="35" w16cid:durableId="1583218896">
    <w:abstractNumId w:val="10"/>
  </w:num>
  <w:num w:numId="36" w16cid:durableId="1573662044">
    <w:abstractNumId w:val="7"/>
  </w:num>
  <w:num w:numId="37" w16cid:durableId="673872955">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072"/>
    <w:rsid w:val="00000111"/>
    <w:rsid w:val="0000049E"/>
    <w:rsid w:val="00000BAF"/>
    <w:rsid w:val="00001720"/>
    <w:rsid w:val="00001E74"/>
    <w:rsid w:val="000023B1"/>
    <w:rsid w:val="00002682"/>
    <w:rsid w:val="00002C31"/>
    <w:rsid w:val="00003109"/>
    <w:rsid w:val="00003171"/>
    <w:rsid w:val="000034F6"/>
    <w:rsid w:val="00003C02"/>
    <w:rsid w:val="00003C4E"/>
    <w:rsid w:val="0000521F"/>
    <w:rsid w:val="000053A5"/>
    <w:rsid w:val="0000551E"/>
    <w:rsid w:val="000055A6"/>
    <w:rsid w:val="000056D9"/>
    <w:rsid w:val="000058D6"/>
    <w:rsid w:val="000069FA"/>
    <w:rsid w:val="00007742"/>
    <w:rsid w:val="000079FD"/>
    <w:rsid w:val="000107DA"/>
    <w:rsid w:val="00010DC8"/>
    <w:rsid w:val="0001136B"/>
    <w:rsid w:val="00011863"/>
    <w:rsid w:val="00011C5F"/>
    <w:rsid w:val="00012316"/>
    <w:rsid w:val="00012AC9"/>
    <w:rsid w:val="00012B5B"/>
    <w:rsid w:val="00012C44"/>
    <w:rsid w:val="00012F2A"/>
    <w:rsid w:val="000131BB"/>
    <w:rsid w:val="00013376"/>
    <w:rsid w:val="0001427F"/>
    <w:rsid w:val="00014C3D"/>
    <w:rsid w:val="00014F1D"/>
    <w:rsid w:val="0001602C"/>
    <w:rsid w:val="000167FB"/>
    <w:rsid w:val="00016E0A"/>
    <w:rsid w:val="00017478"/>
    <w:rsid w:val="00017716"/>
    <w:rsid w:val="00017794"/>
    <w:rsid w:val="000200DB"/>
    <w:rsid w:val="00020589"/>
    <w:rsid w:val="00020685"/>
    <w:rsid w:val="00020998"/>
    <w:rsid w:val="000209BD"/>
    <w:rsid w:val="000210BB"/>
    <w:rsid w:val="0002140B"/>
    <w:rsid w:val="000219D5"/>
    <w:rsid w:val="00021E85"/>
    <w:rsid w:val="000226B7"/>
    <w:rsid w:val="0002285E"/>
    <w:rsid w:val="000236F9"/>
    <w:rsid w:val="00023DD2"/>
    <w:rsid w:val="00023F2F"/>
    <w:rsid w:val="000247A4"/>
    <w:rsid w:val="0002507D"/>
    <w:rsid w:val="00025519"/>
    <w:rsid w:val="000256A2"/>
    <w:rsid w:val="000265AD"/>
    <w:rsid w:val="000268F5"/>
    <w:rsid w:val="00026B4D"/>
    <w:rsid w:val="00026E21"/>
    <w:rsid w:val="00027061"/>
    <w:rsid w:val="00027964"/>
    <w:rsid w:val="00027C34"/>
    <w:rsid w:val="00027FE5"/>
    <w:rsid w:val="00030442"/>
    <w:rsid w:val="000304FE"/>
    <w:rsid w:val="00030AB9"/>
    <w:rsid w:val="00030C05"/>
    <w:rsid w:val="00031059"/>
    <w:rsid w:val="00031E5C"/>
    <w:rsid w:val="00031F89"/>
    <w:rsid w:val="000322F4"/>
    <w:rsid w:val="000329BC"/>
    <w:rsid w:val="00032B07"/>
    <w:rsid w:val="00033647"/>
    <w:rsid w:val="00033E51"/>
    <w:rsid w:val="00034106"/>
    <w:rsid w:val="0003438D"/>
    <w:rsid w:val="00034884"/>
    <w:rsid w:val="00034B6A"/>
    <w:rsid w:val="0003673F"/>
    <w:rsid w:val="00036C04"/>
    <w:rsid w:val="00037553"/>
    <w:rsid w:val="00037859"/>
    <w:rsid w:val="00037860"/>
    <w:rsid w:val="00037AD8"/>
    <w:rsid w:val="00037B0F"/>
    <w:rsid w:val="00037C70"/>
    <w:rsid w:val="00037C89"/>
    <w:rsid w:val="00037E2C"/>
    <w:rsid w:val="000406F2"/>
    <w:rsid w:val="00040A97"/>
    <w:rsid w:val="000413DC"/>
    <w:rsid w:val="00041A0D"/>
    <w:rsid w:val="00041D74"/>
    <w:rsid w:val="000420F4"/>
    <w:rsid w:val="00042BCB"/>
    <w:rsid w:val="00042CAB"/>
    <w:rsid w:val="00042CD7"/>
    <w:rsid w:val="00043184"/>
    <w:rsid w:val="00043AEA"/>
    <w:rsid w:val="00043EEE"/>
    <w:rsid w:val="00043FB5"/>
    <w:rsid w:val="00043FD0"/>
    <w:rsid w:val="00044187"/>
    <w:rsid w:val="0004442A"/>
    <w:rsid w:val="000450ED"/>
    <w:rsid w:val="0004588B"/>
    <w:rsid w:val="00046023"/>
    <w:rsid w:val="00046BFD"/>
    <w:rsid w:val="00046FA0"/>
    <w:rsid w:val="00047095"/>
    <w:rsid w:val="00047246"/>
    <w:rsid w:val="000479E8"/>
    <w:rsid w:val="00050F62"/>
    <w:rsid w:val="00051EB8"/>
    <w:rsid w:val="00051F67"/>
    <w:rsid w:val="000521D9"/>
    <w:rsid w:val="00052A70"/>
    <w:rsid w:val="00052D9F"/>
    <w:rsid w:val="00052E2D"/>
    <w:rsid w:val="0005301B"/>
    <w:rsid w:val="00053090"/>
    <w:rsid w:val="000533CD"/>
    <w:rsid w:val="000534FE"/>
    <w:rsid w:val="00053638"/>
    <w:rsid w:val="00053AD2"/>
    <w:rsid w:val="00053BAF"/>
    <w:rsid w:val="00053CDC"/>
    <w:rsid w:val="00053E96"/>
    <w:rsid w:val="00054868"/>
    <w:rsid w:val="0005497C"/>
    <w:rsid w:val="00054F32"/>
    <w:rsid w:val="0005510E"/>
    <w:rsid w:val="0005661B"/>
    <w:rsid w:val="00056DF0"/>
    <w:rsid w:val="00057477"/>
    <w:rsid w:val="000575CB"/>
    <w:rsid w:val="0005E399"/>
    <w:rsid w:val="0006028C"/>
    <w:rsid w:val="00060B6A"/>
    <w:rsid w:val="00060C20"/>
    <w:rsid w:val="000615AE"/>
    <w:rsid w:val="00061919"/>
    <w:rsid w:val="000619DC"/>
    <w:rsid w:val="0006222D"/>
    <w:rsid w:val="0006240C"/>
    <w:rsid w:val="000624E0"/>
    <w:rsid w:val="000626EB"/>
    <w:rsid w:val="00062833"/>
    <w:rsid w:val="00062D34"/>
    <w:rsid w:val="00062E0D"/>
    <w:rsid w:val="00063567"/>
    <w:rsid w:val="000635F3"/>
    <w:rsid w:val="000636CF"/>
    <w:rsid w:val="00063EFC"/>
    <w:rsid w:val="000645E6"/>
    <w:rsid w:val="000653D8"/>
    <w:rsid w:val="000657F3"/>
    <w:rsid w:val="00065AA1"/>
    <w:rsid w:val="0006679E"/>
    <w:rsid w:val="000705B6"/>
    <w:rsid w:val="00070803"/>
    <w:rsid w:val="00070B79"/>
    <w:rsid w:val="0007123D"/>
    <w:rsid w:val="000715C5"/>
    <w:rsid w:val="00071A6F"/>
    <w:rsid w:val="000721A6"/>
    <w:rsid w:val="0007258F"/>
    <w:rsid w:val="000726F3"/>
    <w:rsid w:val="00073499"/>
    <w:rsid w:val="000735F1"/>
    <w:rsid w:val="0007382A"/>
    <w:rsid w:val="00073D88"/>
    <w:rsid w:val="000744CE"/>
    <w:rsid w:val="0007460B"/>
    <w:rsid w:val="00074665"/>
    <w:rsid w:val="000748B8"/>
    <w:rsid w:val="00075508"/>
    <w:rsid w:val="000759E2"/>
    <w:rsid w:val="00075A52"/>
    <w:rsid w:val="00075AC4"/>
    <w:rsid w:val="00076767"/>
    <w:rsid w:val="00077182"/>
    <w:rsid w:val="00077431"/>
    <w:rsid w:val="00080964"/>
    <w:rsid w:val="0008104B"/>
    <w:rsid w:val="00081AAF"/>
    <w:rsid w:val="00081CDE"/>
    <w:rsid w:val="000821DA"/>
    <w:rsid w:val="00082293"/>
    <w:rsid w:val="000825B3"/>
    <w:rsid w:val="00082670"/>
    <w:rsid w:val="00082750"/>
    <w:rsid w:val="0008316F"/>
    <w:rsid w:val="00083246"/>
    <w:rsid w:val="000836F1"/>
    <w:rsid w:val="00083723"/>
    <w:rsid w:val="0008474F"/>
    <w:rsid w:val="000848B0"/>
    <w:rsid w:val="00084DD2"/>
    <w:rsid w:val="0008518F"/>
    <w:rsid w:val="00085289"/>
    <w:rsid w:val="000854C6"/>
    <w:rsid w:val="000856A1"/>
    <w:rsid w:val="00085A43"/>
    <w:rsid w:val="00085A83"/>
    <w:rsid w:val="00085F9C"/>
    <w:rsid w:val="00086093"/>
    <w:rsid w:val="00087AE4"/>
    <w:rsid w:val="00087F92"/>
    <w:rsid w:val="00090385"/>
    <w:rsid w:val="00090502"/>
    <w:rsid w:val="0009079E"/>
    <w:rsid w:val="000909D6"/>
    <w:rsid w:val="00090B32"/>
    <w:rsid w:val="00090EDF"/>
    <w:rsid w:val="00091454"/>
    <w:rsid w:val="00091721"/>
    <w:rsid w:val="00091884"/>
    <w:rsid w:val="00091C9B"/>
    <w:rsid w:val="00092413"/>
    <w:rsid w:val="000925A5"/>
    <w:rsid w:val="00092D16"/>
    <w:rsid w:val="00092EA0"/>
    <w:rsid w:val="000934DC"/>
    <w:rsid w:val="0009382A"/>
    <w:rsid w:val="00093ED4"/>
    <w:rsid w:val="00094440"/>
    <w:rsid w:val="000945D8"/>
    <w:rsid w:val="00094FF9"/>
    <w:rsid w:val="00095561"/>
    <w:rsid w:val="00095A8A"/>
    <w:rsid w:val="0009659A"/>
    <w:rsid w:val="00097EB1"/>
    <w:rsid w:val="000A0465"/>
    <w:rsid w:val="000A08A5"/>
    <w:rsid w:val="000A0938"/>
    <w:rsid w:val="000A0B7D"/>
    <w:rsid w:val="000A0C3A"/>
    <w:rsid w:val="000A107A"/>
    <w:rsid w:val="000A11F1"/>
    <w:rsid w:val="000A1581"/>
    <w:rsid w:val="000A21F6"/>
    <w:rsid w:val="000A23FB"/>
    <w:rsid w:val="000A25E2"/>
    <w:rsid w:val="000A2766"/>
    <w:rsid w:val="000A28A0"/>
    <w:rsid w:val="000A2F7F"/>
    <w:rsid w:val="000A387E"/>
    <w:rsid w:val="000A43D4"/>
    <w:rsid w:val="000A4418"/>
    <w:rsid w:val="000A4548"/>
    <w:rsid w:val="000A4DC5"/>
    <w:rsid w:val="000A5550"/>
    <w:rsid w:val="000A5D6B"/>
    <w:rsid w:val="000A64D3"/>
    <w:rsid w:val="000A658E"/>
    <w:rsid w:val="000A6D5F"/>
    <w:rsid w:val="000A6DDC"/>
    <w:rsid w:val="000B099A"/>
    <w:rsid w:val="000B1071"/>
    <w:rsid w:val="000B154E"/>
    <w:rsid w:val="000B1C6D"/>
    <w:rsid w:val="000B1F3D"/>
    <w:rsid w:val="000B20A6"/>
    <w:rsid w:val="000B211F"/>
    <w:rsid w:val="000B23D9"/>
    <w:rsid w:val="000B2673"/>
    <w:rsid w:val="000B2924"/>
    <w:rsid w:val="000B30E1"/>
    <w:rsid w:val="000B377B"/>
    <w:rsid w:val="000B4030"/>
    <w:rsid w:val="000B4156"/>
    <w:rsid w:val="000B41BC"/>
    <w:rsid w:val="000B41FF"/>
    <w:rsid w:val="000B423C"/>
    <w:rsid w:val="000B429F"/>
    <w:rsid w:val="000B4DF2"/>
    <w:rsid w:val="000B4E80"/>
    <w:rsid w:val="000B52B3"/>
    <w:rsid w:val="000B60A4"/>
    <w:rsid w:val="000B62B9"/>
    <w:rsid w:val="000B6999"/>
    <w:rsid w:val="000B6E60"/>
    <w:rsid w:val="000B6FD3"/>
    <w:rsid w:val="000B7F4A"/>
    <w:rsid w:val="000C04D0"/>
    <w:rsid w:val="000C089F"/>
    <w:rsid w:val="000C0B3F"/>
    <w:rsid w:val="000C0B8B"/>
    <w:rsid w:val="000C13A5"/>
    <w:rsid w:val="000C158E"/>
    <w:rsid w:val="000C181B"/>
    <w:rsid w:val="000C3120"/>
    <w:rsid w:val="000C33BA"/>
    <w:rsid w:val="000C3428"/>
    <w:rsid w:val="000C3C54"/>
    <w:rsid w:val="000C413F"/>
    <w:rsid w:val="000C4172"/>
    <w:rsid w:val="000C419F"/>
    <w:rsid w:val="000C4690"/>
    <w:rsid w:val="000C4B86"/>
    <w:rsid w:val="000C4D46"/>
    <w:rsid w:val="000C58E4"/>
    <w:rsid w:val="000C5FDA"/>
    <w:rsid w:val="000C5FFA"/>
    <w:rsid w:val="000C60D6"/>
    <w:rsid w:val="000C636C"/>
    <w:rsid w:val="000C6C8D"/>
    <w:rsid w:val="000C7235"/>
    <w:rsid w:val="000C767E"/>
    <w:rsid w:val="000D020B"/>
    <w:rsid w:val="000D0922"/>
    <w:rsid w:val="000D09F6"/>
    <w:rsid w:val="000D0E06"/>
    <w:rsid w:val="000D11DD"/>
    <w:rsid w:val="000D12B1"/>
    <w:rsid w:val="000D183D"/>
    <w:rsid w:val="000D1B45"/>
    <w:rsid w:val="000D1CDD"/>
    <w:rsid w:val="000D2428"/>
    <w:rsid w:val="000D27A3"/>
    <w:rsid w:val="000D286A"/>
    <w:rsid w:val="000D29FD"/>
    <w:rsid w:val="000D2A6F"/>
    <w:rsid w:val="000D2D6E"/>
    <w:rsid w:val="000D2E4D"/>
    <w:rsid w:val="000D44C6"/>
    <w:rsid w:val="000D4983"/>
    <w:rsid w:val="000D7339"/>
    <w:rsid w:val="000D742F"/>
    <w:rsid w:val="000D7A59"/>
    <w:rsid w:val="000D7DC6"/>
    <w:rsid w:val="000D7DCE"/>
    <w:rsid w:val="000D7EC9"/>
    <w:rsid w:val="000E05A9"/>
    <w:rsid w:val="000E0797"/>
    <w:rsid w:val="000E1BF0"/>
    <w:rsid w:val="000E1C44"/>
    <w:rsid w:val="000E214F"/>
    <w:rsid w:val="000E25C8"/>
    <w:rsid w:val="000E2A16"/>
    <w:rsid w:val="000E30DE"/>
    <w:rsid w:val="000E344D"/>
    <w:rsid w:val="000E38CD"/>
    <w:rsid w:val="000E3F90"/>
    <w:rsid w:val="000E427B"/>
    <w:rsid w:val="000E4F16"/>
    <w:rsid w:val="000E57A8"/>
    <w:rsid w:val="000E59FD"/>
    <w:rsid w:val="000E5C1B"/>
    <w:rsid w:val="000E5CAF"/>
    <w:rsid w:val="000E6399"/>
    <w:rsid w:val="000E6EB3"/>
    <w:rsid w:val="000E7034"/>
    <w:rsid w:val="000E773E"/>
    <w:rsid w:val="000E77FD"/>
    <w:rsid w:val="000E79E6"/>
    <w:rsid w:val="000E7AAB"/>
    <w:rsid w:val="000F007D"/>
    <w:rsid w:val="000F01A3"/>
    <w:rsid w:val="000F0E0E"/>
    <w:rsid w:val="000F1A05"/>
    <w:rsid w:val="000F1AC6"/>
    <w:rsid w:val="000F1CD9"/>
    <w:rsid w:val="000F200C"/>
    <w:rsid w:val="000F257D"/>
    <w:rsid w:val="000F327E"/>
    <w:rsid w:val="000F3B63"/>
    <w:rsid w:val="000F48A5"/>
    <w:rsid w:val="000F4C76"/>
    <w:rsid w:val="000F5089"/>
    <w:rsid w:val="000F52D3"/>
    <w:rsid w:val="000F59BD"/>
    <w:rsid w:val="000F5B61"/>
    <w:rsid w:val="000F5BA4"/>
    <w:rsid w:val="000F5C0E"/>
    <w:rsid w:val="000F5D96"/>
    <w:rsid w:val="000F60E6"/>
    <w:rsid w:val="000F663A"/>
    <w:rsid w:val="000F682D"/>
    <w:rsid w:val="000F6C69"/>
    <w:rsid w:val="000F6E29"/>
    <w:rsid w:val="000F7674"/>
    <w:rsid w:val="0010073D"/>
    <w:rsid w:val="0010075A"/>
    <w:rsid w:val="00100826"/>
    <w:rsid w:val="001011F6"/>
    <w:rsid w:val="00101267"/>
    <w:rsid w:val="00101494"/>
    <w:rsid w:val="00101674"/>
    <w:rsid w:val="001017EB"/>
    <w:rsid w:val="00101CD1"/>
    <w:rsid w:val="00101EE3"/>
    <w:rsid w:val="001020DA"/>
    <w:rsid w:val="00102954"/>
    <w:rsid w:val="00102D3C"/>
    <w:rsid w:val="0010345D"/>
    <w:rsid w:val="001045EA"/>
    <w:rsid w:val="00104E78"/>
    <w:rsid w:val="00104FF5"/>
    <w:rsid w:val="00106563"/>
    <w:rsid w:val="001067CA"/>
    <w:rsid w:val="00106BD1"/>
    <w:rsid w:val="00107088"/>
    <w:rsid w:val="001073DA"/>
    <w:rsid w:val="001073DC"/>
    <w:rsid w:val="0011029A"/>
    <w:rsid w:val="001108A0"/>
    <w:rsid w:val="00111081"/>
    <w:rsid w:val="0011125E"/>
    <w:rsid w:val="00111669"/>
    <w:rsid w:val="001117C7"/>
    <w:rsid w:val="00111CE9"/>
    <w:rsid w:val="00112048"/>
    <w:rsid w:val="001120A8"/>
    <w:rsid w:val="001127B7"/>
    <w:rsid w:val="0011297B"/>
    <w:rsid w:val="00112BBC"/>
    <w:rsid w:val="00112EDE"/>
    <w:rsid w:val="00113A40"/>
    <w:rsid w:val="00113F52"/>
    <w:rsid w:val="00114402"/>
    <w:rsid w:val="00114432"/>
    <w:rsid w:val="001149F8"/>
    <w:rsid w:val="0011537C"/>
    <w:rsid w:val="00115568"/>
    <w:rsid w:val="00115C42"/>
    <w:rsid w:val="00115CDA"/>
    <w:rsid w:val="001160F6"/>
    <w:rsid w:val="0011636E"/>
    <w:rsid w:val="001168B1"/>
    <w:rsid w:val="001168EA"/>
    <w:rsid w:val="001175FC"/>
    <w:rsid w:val="00120127"/>
    <w:rsid w:val="001202F6"/>
    <w:rsid w:val="00120BCE"/>
    <w:rsid w:val="00120BE8"/>
    <w:rsid w:val="00121493"/>
    <w:rsid w:val="0012173D"/>
    <w:rsid w:val="00121E36"/>
    <w:rsid w:val="00122052"/>
    <w:rsid w:val="001222E6"/>
    <w:rsid w:val="001225C1"/>
    <w:rsid w:val="001225F9"/>
    <w:rsid w:val="00122D4B"/>
    <w:rsid w:val="00122DC9"/>
    <w:rsid w:val="0012301C"/>
    <w:rsid w:val="00123211"/>
    <w:rsid w:val="001233B4"/>
    <w:rsid w:val="0012366E"/>
    <w:rsid w:val="00123802"/>
    <w:rsid w:val="00123BDB"/>
    <w:rsid w:val="00124637"/>
    <w:rsid w:val="00124A0C"/>
    <w:rsid w:val="00124E35"/>
    <w:rsid w:val="00125035"/>
    <w:rsid w:val="001251E4"/>
    <w:rsid w:val="0012531F"/>
    <w:rsid w:val="00125F7D"/>
    <w:rsid w:val="0012605A"/>
    <w:rsid w:val="001268AC"/>
    <w:rsid w:val="001271C8"/>
    <w:rsid w:val="001276CA"/>
    <w:rsid w:val="001278AA"/>
    <w:rsid w:val="0013024B"/>
    <w:rsid w:val="0013048C"/>
    <w:rsid w:val="001309E6"/>
    <w:rsid w:val="00130A29"/>
    <w:rsid w:val="00130B0F"/>
    <w:rsid w:val="00130B2D"/>
    <w:rsid w:val="00130B37"/>
    <w:rsid w:val="00130E5B"/>
    <w:rsid w:val="00131276"/>
    <w:rsid w:val="0013183C"/>
    <w:rsid w:val="0013222C"/>
    <w:rsid w:val="00132242"/>
    <w:rsid w:val="0013239B"/>
    <w:rsid w:val="001325D4"/>
    <w:rsid w:val="00132EF4"/>
    <w:rsid w:val="001330D2"/>
    <w:rsid w:val="00133BFB"/>
    <w:rsid w:val="00133D32"/>
    <w:rsid w:val="001351A8"/>
    <w:rsid w:val="001355CC"/>
    <w:rsid w:val="001361EA"/>
    <w:rsid w:val="00136E05"/>
    <w:rsid w:val="0013799E"/>
    <w:rsid w:val="00137A84"/>
    <w:rsid w:val="00140493"/>
    <w:rsid w:val="0014079B"/>
    <w:rsid w:val="0014088A"/>
    <w:rsid w:val="001411C3"/>
    <w:rsid w:val="00141C16"/>
    <w:rsid w:val="0014299A"/>
    <w:rsid w:val="00142C30"/>
    <w:rsid w:val="001431E4"/>
    <w:rsid w:val="00143565"/>
    <w:rsid w:val="001438EA"/>
    <w:rsid w:val="00143C19"/>
    <w:rsid w:val="00144022"/>
    <w:rsid w:val="0014506F"/>
    <w:rsid w:val="00145258"/>
    <w:rsid w:val="00145312"/>
    <w:rsid w:val="00145FAD"/>
    <w:rsid w:val="00146397"/>
    <w:rsid w:val="0014687A"/>
    <w:rsid w:val="0014693C"/>
    <w:rsid w:val="00146948"/>
    <w:rsid w:val="00146EB4"/>
    <w:rsid w:val="00147172"/>
    <w:rsid w:val="001471D8"/>
    <w:rsid w:val="00147332"/>
    <w:rsid w:val="001478A6"/>
    <w:rsid w:val="00147A5B"/>
    <w:rsid w:val="00147F1A"/>
    <w:rsid w:val="00147F33"/>
    <w:rsid w:val="0015001E"/>
    <w:rsid w:val="0015149F"/>
    <w:rsid w:val="00151A63"/>
    <w:rsid w:val="00151B2C"/>
    <w:rsid w:val="00151D43"/>
    <w:rsid w:val="0015219C"/>
    <w:rsid w:val="0015254F"/>
    <w:rsid w:val="00152B40"/>
    <w:rsid w:val="0015388E"/>
    <w:rsid w:val="00153929"/>
    <w:rsid w:val="001541D4"/>
    <w:rsid w:val="00154563"/>
    <w:rsid w:val="001545D6"/>
    <w:rsid w:val="001546B0"/>
    <w:rsid w:val="00154CD1"/>
    <w:rsid w:val="00154E65"/>
    <w:rsid w:val="0015552D"/>
    <w:rsid w:val="00155694"/>
    <w:rsid w:val="00155ACF"/>
    <w:rsid w:val="00155C19"/>
    <w:rsid w:val="00155C55"/>
    <w:rsid w:val="00155CA8"/>
    <w:rsid w:val="001560F7"/>
    <w:rsid w:val="00156173"/>
    <w:rsid w:val="0015639D"/>
    <w:rsid w:val="00156A4B"/>
    <w:rsid w:val="00157280"/>
    <w:rsid w:val="00160026"/>
    <w:rsid w:val="00160186"/>
    <w:rsid w:val="0016035C"/>
    <w:rsid w:val="001605A4"/>
    <w:rsid w:val="00160A25"/>
    <w:rsid w:val="00160ACA"/>
    <w:rsid w:val="0016143F"/>
    <w:rsid w:val="00161645"/>
    <w:rsid w:val="0016166C"/>
    <w:rsid w:val="001618E8"/>
    <w:rsid w:val="00161DD4"/>
    <w:rsid w:val="00161E72"/>
    <w:rsid w:val="00161F3B"/>
    <w:rsid w:val="00162606"/>
    <w:rsid w:val="00162BA0"/>
    <w:rsid w:val="00162C87"/>
    <w:rsid w:val="001633AB"/>
    <w:rsid w:val="0016393D"/>
    <w:rsid w:val="00163BBB"/>
    <w:rsid w:val="00163E64"/>
    <w:rsid w:val="001640F8"/>
    <w:rsid w:val="001649D4"/>
    <w:rsid w:val="0016556D"/>
    <w:rsid w:val="00165D54"/>
    <w:rsid w:val="001668A5"/>
    <w:rsid w:val="00166B3B"/>
    <w:rsid w:val="00166CA6"/>
    <w:rsid w:val="00166FE7"/>
    <w:rsid w:val="00167D23"/>
    <w:rsid w:val="00170544"/>
    <w:rsid w:val="001706B4"/>
    <w:rsid w:val="00170729"/>
    <w:rsid w:val="00170923"/>
    <w:rsid w:val="001709A3"/>
    <w:rsid w:val="00170E1B"/>
    <w:rsid w:val="00170F75"/>
    <w:rsid w:val="001718F2"/>
    <w:rsid w:val="00171949"/>
    <w:rsid w:val="001720E4"/>
    <w:rsid w:val="00172CDA"/>
    <w:rsid w:val="0017318D"/>
    <w:rsid w:val="00173B06"/>
    <w:rsid w:val="00173CA2"/>
    <w:rsid w:val="00174450"/>
    <w:rsid w:val="0017497F"/>
    <w:rsid w:val="00174C3A"/>
    <w:rsid w:val="00174F2C"/>
    <w:rsid w:val="00175825"/>
    <w:rsid w:val="00175C02"/>
    <w:rsid w:val="00176210"/>
    <w:rsid w:val="00176A0D"/>
    <w:rsid w:val="00176B47"/>
    <w:rsid w:val="00176FDC"/>
    <w:rsid w:val="00177493"/>
    <w:rsid w:val="0018014A"/>
    <w:rsid w:val="001801FC"/>
    <w:rsid w:val="0018031A"/>
    <w:rsid w:val="00180359"/>
    <w:rsid w:val="001808F6"/>
    <w:rsid w:val="00180B93"/>
    <w:rsid w:val="00181164"/>
    <w:rsid w:val="00181484"/>
    <w:rsid w:val="0018192C"/>
    <w:rsid w:val="001820C7"/>
    <w:rsid w:val="00182A5E"/>
    <w:rsid w:val="00182CA2"/>
    <w:rsid w:val="00183092"/>
    <w:rsid w:val="001830CE"/>
    <w:rsid w:val="001833F5"/>
    <w:rsid w:val="00183541"/>
    <w:rsid w:val="00183661"/>
    <w:rsid w:val="00183741"/>
    <w:rsid w:val="001839D7"/>
    <w:rsid w:val="00183DAF"/>
    <w:rsid w:val="00184413"/>
    <w:rsid w:val="001846F5"/>
    <w:rsid w:val="001852FD"/>
    <w:rsid w:val="0018556B"/>
    <w:rsid w:val="001855D8"/>
    <w:rsid w:val="001865AB"/>
    <w:rsid w:val="00186F2F"/>
    <w:rsid w:val="001874F7"/>
    <w:rsid w:val="00187A32"/>
    <w:rsid w:val="00187AE1"/>
    <w:rsid w:val="001900F2"/>
    <w:rsid w:val="00190DE4"/>
    <w:rsid w:val="001910F2"/>
    <w:rsid w:val="00191156"/>
    <w:rsid w:val="001914F4"/>
    <w:rsid w:val="0019163E"/>
    <w:rsid w:val="0019307A"/>
    <w:rsid w:val="001935D7"/>
    <w:rsid w:val="00193714"/>
    <w:rsid w:val="0019379F"/>
    <w:rsid w:val="001939B7"/>
    <w:rsid w:val="00193C60"/>
    <w:rsid w:val="00193C6A"/>
    <w:rsid w:val="00193D53"/>
    <w:rsid w:val="0019410A"/>
    <w:rsid w:val="001942C3"/>
    <w:rsid w:val="00194340"/>
    <w:rsid w:val="00194AC6"/>
    <w:rsid w:val="001951B4"/>
    <w:rsid w:val="00195DF7"/>
    <w:rsid w:val="00196476"/>
    <w:rsid w:val="00196D3A"/>
    <w:rsid w:val="00197196"/>
    <w:rsid w:val="00197252"/>
    <w:rsid w:val="00197596"/>
    <w:rsid w:val="0019768C"/>
    <w:rsid w:val="001A009B"/>
    <w:rsid w:val="001A05E7"/>
    <w:rsid w:val="001A07B0"/>
    <w:rsid w:val="001A0BF4"/>
    <w:rsid w:val="001A0D1E"/>
    <w:rsid w:val="001A12F5"/>
    <w:rsid w:val="001A15D7"/>
    <w:rsid w:val="001A1EB3"/>
    <w:rsid w:val="001A230D"/>
    <w:rsid w:val="001A2786"/>
    <w:rsid w:val="001A2850"/>
    <w:rsid w:val="001A346E"/>
    <w:rsid w:val="001A34D5"/>
    <w:rsid w:val="001A3938"/>
    <w:rsid w:val="001A3CF0"/>
    <w:rsid w:val="001A3D2E"/>
    <w:rsid w:val="001A42EB"/>
    <w:rsid w:val="001A481C"/>
    <w:rsid w:val="001A4B8F"/>
    <w:rsid w:val="001A5B0F"/>
    <w:rsid w:val="001A63A4"/>
    <w:rsid w:val="001A6772"/>
    <w:rsid w:val="001A6842"/>
    <w:rsid w:val="001A6AAA"/>
    <w:rsid w:val="001A6E72"/>
    <w:rsid w:val="001A7019"/>
    <w:rsid w:val="001A7107"/>
    <w:rsid w:val="001A71F5"/>
    <w:rsid w:val="001A72AA"/>
    <w:rsid w:val="001A74A6"/>
    <w:rsid w:val="001A74E3"/>
    <w:rsid w:val="001A7825"/>
    <w:rsid w:val="001A7F88"/>
    <w:rsid w:val="001B048B"/>
    <w:rsid w:val="001B08E7"/>
    <w:rsid w:val="001B0B21"/>
    <w:rsid w:val="001B0CF5"/>
    <w:rsid w:val="001B0F62"/>
    <w:rsid w:val="001B2041"/>
    <w:rsid w:val="001B29CD"/>
    <w:rsid w:val="001B2AAF"/>
    <w:rsid w:val="001B2C46"/>
    <w:rsid w:val="001B32FB"/>
    <w:rsid w:val="001B37AD"/>
    <w:rsid w:val="001B3AD0"/>
    <w:rsid w:val="001B3F94"/>
    <w:rsid w:val="001B4B5B"/>
    <w:rsid w:val="001B4E14"/>
    <w:rsid w:val="001B4F0D"/>
    <w:rsid w:val="001B5203"/>
    <w:rsid w:val="001B53CC"/>
    <w:rsid w:val="001B56AA"/>
    <w:rsid w:val="001B5ACF"/>
    <w:rsid w:val="001B5B50"/>
    <w:rsid w:val="001B5BE5"/>
    <w:rsid w:val="001B6C68"/>
    <w:rsid w:val="001B6EDE"/>
    <w:rsid w:val="001B73FE"/>
    <w:rsid w:val="001B7C10"/>
    <w:rsid w:val="001B7D90"/>
    <w:rsid w:val="001C02E2"/>
    <w:rsid w:val="001C07D4"/>
    <w:rsid w:val="001C0800"/>
    <w:rsid w:val="001C0C89"/>
    <w:rsid w:val="001C11AD"/>
    <w:rsid w:val="001C11D4"/>
    <w:rsid w:val="001C1578"/>
    <w:rsid w:val="001C16FA"/>
    <w:rsid w:val="001C184E"/>
    <w:rsid w:val="001C192C"/>
    <w:rsid w:val="001C1DEA"/>
    <w:rsid w:val="001C23C6"/>
    <w:rsid w:val="001C274F"/>
    <w:rsid w:val="001C27CF"/>
    <w:rsid w:val="001C3765"/>
    <w:rsid w:val="001C3BFD"/>
    <w:rsid w:val="001C4394"/>
    <w:rsid w:val="001C4691"/>
    <w:rsid w:val="001C4CE2"/>
    <w:rsid w:val="001C4D39"/>
    <w:rsid w:val="001C4D84"/>
    <w:rsid w:val="001C4E4A"/>
    <w:rsid w:val="001C58D4"/>
    <w:rsid w:val="001C5965"/>
    <w:rsid w:val="001C5E8A"/>
    <w:rsid w:val="001C62D1"/>
    <w:rsid w:val="001C6767"/>
    <w:rsid w:val="001C6F45"/>
    <w:rsid w:val="001C7127"/>
    <w:rsid w:val="001C775A"/>
    <w:rsid w:val="001C798B"/>
    <w:rsid w:val="001D006E"/>
    <w:rsid w:val="001D258E"/>
    <w:rsid w:val="001D26B8"/>
    <w:rsid w:val="001D2995"/>
    <w:rsid w:val="001D2B95"/>
    <w:rsid w:val="001D2D0F"/>
    <w:rsid w:val="001D3006"/>
    <w:rsid w:val="001D322E"/>
    <w:rsid w:val="001D33D8"/>
    <w:rsid w:val="001D34F8"/>
    <w:rsid w:val="001D375C"/>
    <w:rsid w:val="001D3BB8"/>
    <w:rsid w:val="001D44A4"/>
    <w:rsid w:val="001D45E0"/>
    <w:rsid w:val="001D4947"/>
    <w:rsid w:val="001D4978"/>
    <w:rsid w:val="001D4CBC"/>
    <w:rsid w:val="001D4F27"/>
    <w:rsid w:val="001D668C"/>
    <w:rsid w:val="001D674F"/>
    <w:rsid w:val="001D6836"/>
    <w:rsid w:val="001D6B62"/>
    <w:rsid w:val="001D7371"/>
    <w:rsid w:val="001D7CA1"/>
    <w:rsid w:val="001E00D7"/>
    <w:rsid w:val="001E0706"/>
    <w:rsid w:val="001E0919"/>
    <w:rsid w:val="001E0BAE"/>
    <w:rsid w:val="001E0FC0"/>
    <w:rsid w:val="001E12CB"/>
    <w:rsid w:val="001E13B5"/>
    <w:rsid w:val="001E1467"/>
    <w:rsid w:val="001E1E13"/>
    <w:rsid w:val="001E1F0A"/>
    <w:rsid w:val="001E1F0F"/>
    <w:rsid w:val="001E29EC"/>
    <w:rsid w:val="001E383D"/>
    <w:rsid w:val="001E3C31"/>
    <w:rsid w:val="001E4119"/>
    <w:rsid w:val="001E4136"/>
    <w:rsid w:val="001E446F"/>
    <w:rsid w:val="001E456C"/>
    <w:rsid w:val="001E5E24"/>
    <w:rsid w:val="001E64D0"/>
    <w:rsid w:val="001E6811"/>
    <w:rsid w:val="001E7031"/>
    <w:rsid w:val="001E7045"/>
    <w:rsid w:val="001E7677"/>
    <w:rsid w:val="001E7A0F"/>
    <w:rsid w:val="001F033F"/>
    <w:rsid w:val="001F072F"/>
    <w:rsid w:val="001F08FA"/>
    <w:rsid w:val="001F0C6D"/>
    <w:rsid w:val="001F10E0"/>
    <w:rsid w:val="001F14E6"/>
    <w:rsid w:val="001F1A05"/>
    <w:rsid w:val="001F2238"/>
    <w:rsid w:val="001F2D46"/>
    <w:rsid w:val="001F30F6"/>
    <w:rsid w:val="001F3961"/>
    <w:rsid w:val="001F3E47"/>
    <w:rsid w:val="001F4C0E"/>
    <w:rsid w:val="001F4CB2"/>
    <w:rsid w:val="001F4DF8"/>
    <w:rsid w:val="001F549C"/>
    <w:rsid w:val="001F5560"/>
    <w:rsid w:val="001F55A6"/>
    <w:rsid w:val="001F55D2"/>
    <w:rsid w:val="001F57E7"/>
    <w:rsid w:val="001F59DB"/>
    <w:rsid w:val="001F5C0A"/>
    <w:rsid w:val="001F621A"/>
    <w:rsid w:val="001F7B7A"/>
    <w:rsid w:val="001F7EFC"/>
    <w:rsid w:val="0020031A"/>
    <w:rsid w:val="00200EB0"/>
    <w:rsid w:val="0020138C"/>
    <w:rsid w:val="00201758"/>
    <w:rsid w:val="00201900"/>
    <w:rsid w:val="00201E88"/>
    <w:rsid w:val="00202050"/>
    <w:rsid w:val="00202477"/>
    <w:rsid w:val="002025E2"/>
    <w:rsid w:val="00202869"/>
    <w:rsid w:val="0020299B"/>
    <w:rsid w:val="00202BF7"/>
    <w:rsid w:val="00202EF8"/>
    <w:rsid w:val="00202F0C"/>
    <w:rsid w:val="002031C6"/>
    <w:rsid w:val="002033F9"/>
    <w:rsid w:val="002034F0"/>
    <w:rsid w:val="0020364F"/>
    <w:rsid w:val="00203819"/>
    <w:rsid w:val="00203982"/>
    <w:rsid w:val="00203A44"/>
    <w:rsid w:val="00203C0D"/>
    <w:rsid w:val="0020450E"/>
    <w:rsid w:val="00204CD9"/>
    <w:rsid w:val="002052CE"/>
    <w:rsid w:val="0020533B"/>
    <w:rsid w:val="0020559B"/>
    <w:rsid w:val="00205667"/>
    <w:rsid w:val="002058B3"/>
    <w:rsid w:val="00205904"/>
    <w:rsid w:val="00205966"/>
    <w:rsid w:val="00205A08"/>
    <w:rsid w:val="00206614"/>
    <w:rsid w:val="0020669D"/>
    <w:rsid w:val="0020673F"/>
    <w:rsid w:val="00206EAA"/>
    <w:rsid w:val="00207800"/>
    <w:rsid w:val="002078DE"/>
    <w:rsid w:val="00207AC2"/>
    <w:rsid w:val="00207CB5"/>
    <w:rsid w:val="00207E86"/>
    <w:rsid w:val="0021073D"/>
    <w:rsid w:val="00210BD4"/>
    <w:rsid w:val="0021126F"/>
    <w:rsid w:val="002117A5"/>
    <w:rsid w:val="0021184B"/>
    <w:rsid w:val="0021188D"/>
    <w:rsid w:val="0021192E"/>
    <w:rsid w:val="00211C32"/>
    <w:rsid w:val="0021256C"/>
    <w:rsid w:val="0021297C"/>
    <w:rsid w:val="002131CC"/>
    <w:rsid w:val="00214277"/>
    <w:rsid w:val="00214374"/>
    <w:rsid w:val="002145D4"/>
    <w:rsid w:val="002146DE"/>
    <w:rsid w:val="002148A6"/>
    <w:rsid w:val="00214DFE"/>
    <w:rsid w:val="0021531B"/>
    <w:rsid w:val="002158F8"/>
    <w:rsid w:val="00215CDB"/>
    <w:rsid w:val="00216432"/>
    <w:rsid w:val="002169F9"/>
    <w:rsid w:val="00216A29"/>
    <w:rsid w:val="00216D76"/>
    <w:rsid w:val="002174B6"/>
    <w:rsid w:val="0021754A"/>
    <w:rsid w:val="002176EE"/>
    <w:rsid w:val="0021774E"/>
    <w:rsid w:val="00217963"/>
    <w:rsid w:val="00217E79"/>
    <w:rsid w:val="002209AD"/>
    <w:rsid w:val="002210A2"/>
    <w:rsid w:val="00221613"/>
    <w:rsid w:val="00221636"/>
    <w:rsid w:val="0022189F"/>
    <w:rsid w:val="00221ACC"/>
    <w:rsid w:val="00222A80"/>
    <w:rsid w:val="00223451"/>
    <w:rsid w:val="0022370D"/>
    <w:rsid w:val="00223E33"/>
    <w:rsid w:val="002246E5"/>
    <w:rsid w:val="00224F1C"/>
    <w:rsid w:val="00224FEC"/>
    <w:rsid w:val="0022513C"/>
    <w:rsid w:val="00225A0E"/>
    <w:rsid w:val="00225C52"/>
    <w:rsid w:val="00226287"/>
    <w:rsid w:val="002264AD"/>
    <w:rsid w:val="00226AB6"/>
    <w:rsid w:val="002276EA"/>
    <w:rsid w:val="00227ACA"/>
    <w:rsid w:val="00230406"/>
    <w:rsid w:val="002312C2"/>
    <w:rsid w:val="0023146C"/>
    <w:rsid w:val="002315F8"/>
    <w:rsid w:val="00231F8D"/>
    <w:rsid w:val="00232571"/>
    <w:rsid w:val="002326E8"/>
    <w:rsid w:val="00232EEF"/>
    <w:rsid w:val="0023323F"/>
    <w:rsid w:val="00233AA9"/>
    <w:rsid w:val="00233AE1"/>
    <w:rsid w:val="00233BEA"/>
    <w:rsid w:val="00233E14"/>
    <w:rsid w:val="00234A89"/>
    <w:rsid w:val="00234EBD"/>
    <w:rsid w:val="002351C6"/>
    <w:rsid w:val="00235621"/>
    <w:rsid w:val="00235B26"/>
    <w:rsid w:val="00235F64"/>
    <w:rsid w:val="002364AA"/>
    <w:rsid w:val="00236987"/>
    <w:rsid w:val="00236B56"/>
    <w:rsid w:val="00236CF9"/>
    <w:rsid w:val="002373F8"/>
    <w:rsid w:val="002376ED"/>
    <w:rsid w:val="0024008A"/>
    <w:rsid w:val="00240340"/>
    <w:rsid w:val="002408DD"/>
    <w:rsid w:val="00240E0E"/>
    <w:rsid w:val="00240E27"/>
    <w:rsid w:val="00241148"/>
    <w:rsid w:val="00241322"/>
    <w:rsid w:val="0024144C"/>
    <w:rsid w:val="00241509"/>
    <w:rsid w:val="00241995"/>
    <w:rsid w:val="00241AAF"/>
    <w:rsid w:val="00241F40"/>
    <w:rsid w:val="002426B7"/>
    <w:rsid w:val="00242AE9"/>
    <w:rsid w:val="00243FE7"/>
    <w:rsid w:val="00244364"/>
    <w:rsid w:val="00244B9E"/>
    <w:rsid w:val="00244D95"/>
    <w:rsid w:val="002454BB"/>
    <w:rsid w:val="00245715"/>
    <w:rsid w:val="0024661F"/>
    <w:rsid w:val="002469B7"/>
    <w:rsid w:val="00246B29"/>
    <w:rsid w:val="00246D3D"/>
    <w:rsid w:val="002471F3"/>
    <w:rsid w:val="0024751E"/>
    <w:rsid w:val="00247EEE"/>
    <w:rsid w:val="00247F33"/>
    <w:rsid w:val="002500A1"/>
    <w:rsid w:val="002501E9"/>
    <w:rsid w:val="00250612"/>
    <w:rsid w:val="00250CE9"/>
    <w:rsid w:val="002510D5"/>
    <w:rsid w:val="00251109"/>
    <w:rsid w:val="002514EA"/>
    <w:rsid w:val="00251E01"/>
    <w:rsid w:val="00251EE4"/>
    <w:rsid w:val="00252E15"/>
    <w:rsid w:val="0025328A"/>
    <w:rsid w:val="00253525"/>
    <w:rsid w:val="00254352"/>
    <w:rsid w:val="002545F4"/>
    <w:rsid w:val="00254B99"/>
    <w:rsid w:val="00254F1C"/>
    <w:rsid w:val="00255132"/>
    <w:rsid w:val="00255B83"/>
    <w:rsid w:val="00256163"/>
    <w:rsid w:val="0025666A"/>
    <w:rsid w:val="00256858"/>
    <w:rsid w:val="00256A8B"/>
    <w:rsid w:val="00256E3F"/>
    <w:rsid w:val="00256FBC"/>
    <w:rsid w:val="0025749D"/>
    <w:rsid w:val="002604DE"/>
    <w:rsid w:val="0026085A"/>
    <w:rsid w:val="00261B3D"/>
    <w:rsid w:val="00261B61"/>
    <w:rsid w:val="00261BC0"/>
    <w:rsid w:val="00261F63"/>
    <w:rsid w:val="00262227"/>
    <w:rsid w:val="00262A70"/>
    <w:rsid w:val="00263428"/>
    <w:rsid w:val="0026349C"/>
    <w:rsid w:val="00263621"/>
    <w:rsid w:val="00263820"/>
    <w:rsid w:val="002640E3"/>
    <w:rsid w:val="00264256"/>
    <w:rsid w:val="00264AE7"/>
    <w:rsid w:val="00266BF8"/>
    <w:rsid w:val="00266C8F"/>
    <w:rsid w:val="00266FD5"/>
    <w:rsid w:val="00267B20"/>
    <w:rsid w:val="0027001C"/>
    <w:rsid w:val="0027026F"/>
    <w:rsid w:val="002706D1"/>
    <w:rsid w:val="00270EC3"/>
    <w:rsid w:val="002710B5"/>
    <w:rsid w:val="002719C0"/>
    <w:rsid w:val="00271BCF"/>
    <w:rsid w:val="00271D40"/>
    <w:rsid w:val="002720B4"/>
    <w:rsid w:val="00272C4F"/>
    <w:rsid w:val="00273784"/>
    <w:rsid w:val="00273982"/>
    <w:rsid w:val="00273ACA"/>
    <w:rsid w:val="00273D7C"/>
    <w:rsid w:val="002743D1"/>
    <w:rsid w:val="002745B2"/>
    <w:rsid w:val="002747FA"/>
    <w:rsid w:val="00274AF8"/>
    <w:rsid w:val="00274BFB"/>
    <w:rsid w:val="00274C8C"/>
    <w:rsid w:val="00275069"/>
    <w:rsid w:val="0027509B"/>
    <w:rsid w:val="00275171"/>
    <w:rsid w:val="00275493"/>
    <w:rsid w:val="00275B10"/>
    <w:rsid w:val="0027610D"/>
    <w:rsid w:val="002771D8"/>
    <w:rsid w:val="0027724A"/>
    <w:rsid w:val="002773CD"/>
    <w:rsid w:val="00277C0C"/>
    <w:rsid w:val="00280D7E"/>
    <w:rsid w:val="00281947"/>
    <w:rsid w:val="0028286F"/>
    <w:rsid w:val="00282CB9"/>
    <w:rsid w:val="00282EC3"/>
    <w:rsid w:val="00283023"/>
    <w:rsid w:val="00283541"/>
    <w:rsid w:val="002839EF"/>
    <w:rsid w:val="00283B46"/>
    <w:rsid w:val="00283DE0"/>
    <w:rsid w:val="00283F79"/>
    <w:rsid w:val="00284A62"/>
    <w:rsid w:val="00284D50"/>
    <w:rsid w:val="00284DFB"/>
    <w:rsid w:val="002853DB"/>
    <w:rsid w:val="00285B5A"/>
    <w:rsid w:val="002861CF"/>
    <w:rsid w:val="0028643F"/>
    <w:rsid w:val="00286BCB"/>
    <w:rsid w:val="00286BD6"/>
    <w:rsid w:val="00287EF2"/>
    <w:rsid w:val="00290439"/>
    <w:rsid w:val="00290ECE"/>
    <w:rsid w:val="002916F4"/>
    <w:rsid w:val="00291794"/>
    <w:rsid w:val="00291797"/>
    <w:rsid w:val="00291E74"/>
    <w:rsid w:val="00291E77"/>
    <w:rsid w:val="00292401"/>
    <w:rsid w:val="00293302"/>
    <w:rsid w:val="002938F2"/>
    <w:rsid w:val="00293F0F"/>
    <w:rsid w:val="00293F91"/>
    <w:rsid w:val="00294709"/>
    <w:rsid w:val="002948F5"/>
    <w:rsid w:val="00294D5F"/>
    <w:rsid w:val="002956E0"/>
    <w:rsid w:val="00295893"/>
    <w:rsid w:val="00295D6C"/>
    <w:rsid w:val="00296041"/>
    <w:rsid w:val="00296B50"/>
    <w:rsid w:val="00296D44"/>
    <w:rsid w:val="00296EAF"/>
    <w:rsid w:val="0029757F"/>
    <w:rsid w:val="00297D1B"/>
    <w:rsid w:val="00297DFC"/>
    <w:rsid w:val="002A07F4"/>
    <w:rsid w:val="002A09CC"/>
    <w:rsid w:val="002A0D30"/>
    <w:rsid w:val="002A0F73"/>
    <w:rsid w:val="002A1470"/>
    <w:rsid w:val="002A1619"/>
    <w:rsid w:val="002A17ED"/>
    <w:rsid w:val="002A290F"/>
    <w:rsid w:val="002A2A52"/>
    <w:rsid w:val="002A2CAB"/>
    <w:rsid w:val="002A3158"/>
    <w:rsid w:val="002A3AED"/>
    <w:rsid w:val="002A3D8D"/>
    <w:rsid w:val="002A4532"/>
    <w:rsid w:val="002A4CA3"/>
    <w:rsid w:val="002A5022"/>
    <w:rsid w:val="002A521D"/>
    <w:rsid w:val="002A5276"/>
    <w:rsid w:val="002A541E"/>
    <w:rsid w:val="002A620A"/>
    <w:rsid w:val="002A686C"/>
    <w:rsid w:val="002A69BA"/>
    <w:rsid w:val="002A6AA4"/>
    <w:rsid w:val="002A6B9E"/>
    <w:rsid w:val="002A6D72"/>
    <w:rsid w:val="002A71BB"/>
    <w:rsid w:val="002A75A8"/>
    <w:rsid w:val="002A7736"/>
    <w:rsid w:val="002A7C83"/>
    <w:rsid w:val="002A7F26"/>
    <w:rsid w:val="002A9CB8"/>
    <w:rsid w:val="002B080A"/>
    <w:rsid w:val="002B0C22"/>
    <w:rsid w:val="002B0C94"/>
    <w:rsid w:val="002B13AA"/>
    <w:rsid w:val="002B191C"/>
    <w:rsid w:val="002B1FE2"/>
    <w:rsid w:val="002B22F1"/>
    <w:rsid w:val="002B26BE"/>
    <w:rsid w:val="002B2B8B"/>
    <w:rsid w:val="002B2F53"/>
    <w:rsid w:val="002B33C6"/>
    <w:rsid w:val="002B39AA"/>
    <w:rsid w:val="002B4046"/>
    <w:rsid w:val="002B42CB"/>
    <w:rsid w:val="002B4326"/>
    <w:rsid w:val="002B47E5"/>
    <w:rsid w:val="002B5BCD"/>
    <w:rsid w:val="002B6142"/>
    <w:rsid w:val="002B63CA"/>
    <w:rsid w:val="002B7063"/>
    <w:rsid w:val="002B7853"/>
    <w:rsid w:val="002B7A5A"/>
    <w:rsid w:val="002B7CA1"/>
    <w:rsid w:val="002C006B"/>
    <w:rsid w:val="002C036F"/>
    <w:rsid w:val="002C03D6"/>
    <w:rsid w:val="002C044A"/>
    <w:rsid w:val="002C0AE7"/>
    <w:rsid w:val="002C0EC6"/>
    <w:rsid w:val="002C2414"/>
    <w:rsid w:val="002C26C5"/>
    <w:rsid w:val="002C3E92"/>
    <w:rsid w:val="002C432D"/>
    <w:rsid w:val="002C43B4"/>
    <w:rsid w:val="002C4880"/>
    <w:rsid w:val="002C4DB9"/>
    <w:rsid w:val="002C4DC0"/>
    <w:rsid w:val="002C5404"/>
    <w:rsid w:val="002C59F5"/>
    <w:rsid w:val="002C5A42"/>
    <w:rsid w:val="002C5A44"/>
    <w:rsid w:val="002C5AF5"/>
    <w:rsid w:val="002C6124"/>
    <w:rsid w:val="002C62A8"/>
    <w:rsid w:val="002C63E8"/>
    <w:rsid w:val="002C6501"/>
    <w:rsid w:val="002C6BDD"/>
    <w:rsid w:val="002C6EBE"/>
    <w:rsid w:val="002C745D"/>
    <w:rsid w:val="002C759F"/>
    <w:rsid w:val="002D001A"/>
    <w:rsid w:val="002D073D"/>
    <w:rsid w:val="002D0972"/>
    <w:rsid w:val="002D0FF5"/>
    <w:rsid w:val="002D1441"/>
    <w:rsid w:val="002D1A18"/>
    <w:rsid w:val="002D1B43"/>
    <w:rsid w:val="002D21A5"/>
    <w:rsid w:val="002D24E2"/>
    <w:rsid w:val="002D279F"/>
    <w:rsid w:val="002D2C12"/>
    <w:rsid w:val="002D2FE5"/>
    <w:rsid w:val="002D3F21"/>
    <w:rsid w:val="002D5CFA"/>
    <w:rsid w:val="002D61E1"/>
    <w:rsid w:val="002D6755"/>
    <w:rsid w:val="002D6A67"/>
    <w:rsid w:val="002D73BE"/>
    <w:rsid w:val="002D76E1"/>
    <w:rsid w:val="002D79FC"/>
    <w:rsid w:val="002E04B0"/>
    <w:rsid w:val="002E06DD"/>
    <w:rsid w:val="002E1223"/>
    <w:rsid w:val="002E1346"/>
    <w:rsid w:val="002E1431"/>
    <w:rsid w:val="002E2457"/>
    <w:rsid w:val="002E3069"/>
    <w:rsid w:val="002E3382"/>
    <w:rsid w:val="002E3C7A"/>
    <w:rsid w:val="002E41AB"/>
    <w:rsid w:val="002E4522"/>
    <w:rsid w:val="002E48D9"/>
    <w:rsid w:val="002E490E"/>
    <w:rsid w:val="002E4AFF"/>
    <w:rsid w:val="002E4E72"/>
    <w:rsid w:val="002E51E6"/>
    <w:rsid w:val="002E5E82"/>
    <w:rsid w:val="002E5E8B"/>
    <w:rsid w:val="002E6016"/>
    <w:rsid w:val="002E6637"/>
    <w:rsid w:val="002E66A7"/>
    <w:rsid w:val="002E67C3"/>
    <w:rsid w:val="002E6CA8"/>
    <w:rsid w:val="002E71C7"/>
    <w:rsid w:val="002E7503"/>
    <w:rsid w:val="002E7906"/>
    <w:rsid w:val="002E7A0F"/>
    <w:rsid w:val="002E7E0D"/>
    <w:rsid w:val="002E7F4D"/>
    <w:rsid w:val="002F00EB"/>
    <w:rsid w:val="002F0B28"/>
    <w:rsid w:val="002F0B93"/>
    <w:rsid w:val="002F0C9C"/>
    <w:rsid w:val="002F1218"/>
    <w:rsid w:val="002F1BF4"/>
    <w:rsid w:val="002F236E"/>
    <w:rsid w:val="002F347F"/>
    <w:rsid w:val="002F3A40"/>
    <w:rsid w:val="002F3A5C"/>
    <w:rsid w:val="002F3CD4"/>
    <w:rsid w:val="002F3F2E"/>
    <w:rsid w:val="002F41CA"/>
    <w:rsid w:val="002F4283"/>
    <w:rsid w:val="002F48B4"/>
    <w:rsid w:val="002F4A13"/>
    <w:rsid w:val="002F4C8F"/>
    <w:rsid w:val="002F5093"/>
    <w:rsid w:val="002F5A72"/>
    <w:rsid w:val="002F5B3F"/>
    <w:rsid w:val="002F5C80"/>
    <w:rsid w:val="002F6144"/>
    <w:rsid w:val="002F6CA1"/>
    <w:rsid w:val="002F753A"/>
    <w:rsid w:val="002F7C79"/>
    <w:rsid w:val="0030003C"/>
    <w:rsid w:val="003001DD"/>
    <w:rsid w:val="00300545"/>
    <w:rsid w:val="0030080A"/>
    <w:rsid w:val="00300FE0"/>
    <w:rsid w:val="0030105D"/>
    <w:rsid w:val="003010E2"/>
    <w:rsid w:val="003016AA"/>
    <w:rsid w:val="003026C6"/>
    <w:rsid w:val="00302880"/>
    <w:rsid w:val="003030AA"/>
    <w:rsid w:val="0030330D"/>
    <w:rsid w:val="0030424E"/>
    <w:rsid w:val="003046B0"/>
    <w:rsid w:val="00304F36"/>
    <w:rsid w:val="00304F38"/>
    <w:rsid w:val="00305ABF"/>
    <w:rsid w:val="00305FFD"/>
    <w:rsid w:val="003061C1"/>
    <w:rsid w:val="003066A2"/>
    <w:rsid w:val="00306DF3"/>
    <w:rsid w:val="003070FB"/>
    <w:rsid w:val="00307D41"/>
    <w:rsid w:val="00307E2A"/>
    <w:rsid w:val="0031029B"/>
    <w:rsid w:val="00310593"/>
    <w:rsid w:val="00310AD8"/>
    <w:rsid w:val="00310B06"/>
    <w:rsid w:val="0031119F"/>
    <w:rsid w:val="0031121B"/>
    <w:rsid w:val="00311506"/>
    <w:rsid w:val="003117ED"/>
    <w:rsid w:val="00311856"/>
    <w:rsid w:val="00311A86"/>
    <w:rsid w:val="00311C24"/>
    <w:rsid w:val="0031221C"/>
    <w:rsid w:val="003133E3"/>
    <w:rsid w:val="0031388F"/>
    <w:rsid w:val="00314290"/>
    <w:rsid w:val="00314885"/>
    <w:rsid w:val="00314C82"/>
    <w:rsid w:val="0031513D"/>
    <w:rsid w:val="0031522F"/>
    <w:rsid w:val="00315AAF"/>
    <w:rsid w:val="003162AF"/>
    <w:rsid w:val="0031667F"/>
    <w:rsid w:val="003166DB"/>
    <w:rsid w:val="003168FF"/>
    <w:rsid w:val="0031691D"/>
    <w:rsid w:val="00316A37"/>
    <w:rsid w:val="00316C12"/>
    <w:rsid w:val="00316DA7"/>
    <w:rsid w:val="00316F86"/>
    <w:rsid w:val="00317057"/>
    <w:rsid w:val="00317DD6"/>
    <w:rsid w:val="003206C0"/>
    <w:rsid w:val="00320FB6"/>
    <w:rsid w:val="00321044"/>
    <w:rsid w:val="00321573"/>
    <w:rsid w:val="003215C9"/>
    <w:rsid w:val="00321CAB"/>
    <w:rsid w:val="003221D0"/>
    <w:rsid w:val="0032282F"/>
    <w:rsid w:val="00324C24"/>
    <w:rsid w:val="0032561E"/>
    <w:rsid w:val="00326475"/>
    <w:rsid w:val="00326846"/>
    <w:rsid w:val="00326A90"/>
    <w:rsid w:val="0032749C"/>
    <w:rsid w:val="00327642"/>
    <w:rsid w:val="0032795B"/>
    <w:rsid w:val="00327F98"/>
    <w:rsid w:val="00330755"/>
    <w:rsid w:val="003307A2"/>
    <w:rsid w:val="003317F3"/>
    <w:rsid w:val="00332111"/>
    <w:rsid w:val="0033255E"/>
    <w:rsid w:val="0033413C"/>
    <w:rsid w:val="00334349"/>
    <w:rsid w:val="00334479"/>
    <w:rsid w:val="0033489A"/>
    <w:rsid w:val="003351FB"/>
    <w:rsid w:val="00335D92"/>
    <w:rsid w:val="00336300"/>
    <w:rsid w:val="003363D8"/>
    <w:rsid w:val="00336531"/>
    <w:rsid w:val="0033682A"/>
    <w:rsid w:val="00336ABF"/>
    <w:rsid w:val="00336C83"/>
    <w:rsid w:val="00336C93"/>
    <w:rsid w:val="00336DAF"/>
    <w:rsid w:val="003370A5"/>
    <w:rsid w:val="00337362"/>
    <w:rsid w:val="0033776B"/>
    <w:rsid w:val="003378CA"/>
    <w:rsid w:val="003379C6"/>
    <w:rsid w:val="00340560"/>
    <w:rsid w:val="00340BDD"/>
    <w:rsid w:val="00340D7D"/>
    <w:rsid w:val="00340DB4"/>
    <w:rsid w:val="00340FC7"/>
    <w:rsid w:val="0034140D"/>
    <w:rsid w:val="00341477"/>
    <w:rsid w:val="00341CDE"/>
    <w:rsid w:val="00341FF1"/>
    <w:rsid w:val="00342018"/>
    <w:rsid w:val="00342213"/>
    <w:rsid w:val="0034235B"/>
    <w:rsid w:val="00342590"/>
    <w:rsid w:val="00342A5D"/>
    <w:rsid w:val="003430B1"/>
    <w:rsid w:val="00343909"/>
    <w:rsid w:val="00343A15"/>
    <w:rsid w:val="00343AD8"/>
    <w:rsid w:val="00343C4F"/>
    <w:rsid w:val="00344049"/>
    <w:rsid w:val="003447E8"/>
    <w:rsid w:val="00344CDE"/>
    <w:rsid w:val="00344E08"/>
    <w:rsid w:val="0034587D"/>
    <w:rsid w:val="00345CC3"/>
    <w:rsid w:val="00345E0E"/>
    <w:rsid w:val="00346312"/>
    <w:rsid w:val="003469E3"/>
    <w:rsid w:val="00346DDD"/>
    <w:rsid w:val="0034743A"/>
    <w:rsid w:val="00347747"/>
    <w:rsid w:val="00347C03"/>
    <w:rsid w:val="00347E08"/>
    <w:rsid w:val="003513D2"/>
    <w:rsid w:val="00351557"/>
    <w:rsid w:val="00351599"/>
    <w:rsid w:val="00351D00"/>
    <w:rsid w:val="003525DD"/>
    <w:rsid w:val="00352A85"/>
    <w:rsid w:val="0035309E"/>
    <w:rsid w:val="003537FE"/>
    <w:rsid w:val="00353BBC"/>
    <w:rsid w:val="00353C16"/>
    <w:rsid w:val="00353CCD"/>
    <w:rsid w:val="00353F69"/>
    <w:rsid w:val="0035458B"/>
    <w:rsid w:val="003549E2"/>
    <w:rsid w:val="00354C52"/>
    <w:rsid w:val="003554FA"/>
    <w:rsid w:val="003555E1"/>
    <w:rsid w:val="00355D9F"/>
    <w:rsid w:val="00355E7A"/>
    <w:rsid w:val="00356AFF"/>
    <w:rsid w:val="00357261"/>
    <w:rsid w:val="00357330"/>
    <w:rsid w:val="003575E1"/>
    <w:rsid w:val="0035775C"/>
    <w:rsid w:val="00357BBA"/>
    <w:rsid w:val="00357EBA"/>
    <w:rsid w:val="00357FEB"/>
    <w:rsid w:val="00360356"/>
    <w:rsid w:val="0036055D"/>
    <w:rsid w:val="00360893"/>
    <w:rsid w:val="00360BC5"/>
    <w:rsid w:val="003616C3"/>
    <w:rsid w:val="00361715"/>
    <w:rsid w:val="00361A6E"/>
    <w:rsid w:val="003629A4"/>
    <w:rsid w:val="00362CA5"/>
    <w:rsid w:val="00362CF7"/>
    <w:rsid w:val="00362D2E"/>
    <w:rsid w:val="00362D6C"/>
    <w:rsid w:val="003632C1"/>
    <w:rsid w:val="0036382F"/>
    <w:rsid w:val="003638BA"/>
    <w:rsid w:val="0036399D"/>
    <w:rsid w:val="00363A48"/>
    <w:rsid w:val="00363EBB"/>
    <w:rsid w:val="00364282"/>
    <w:rsid w:val="003644C1"/>
    <w:rsid w:val="003645D5"/>
    <w:rsid w:val="00364771"/>
    <w:rsid w:val="00365116"/>
    <w:rsid w:val="0036539F"/>
    <w:rsid w:val="003663EB"/>
    <w:rsid w:val="00366CB5"/>
    <w:rsid w:val="00366E30"/>
    <w:rsid w:val="00366EFE"/>
    <w:rsid w:val="00367253"/>
    <w:rsid w:val="00367891"/>
    <w:rsid w:val="00367B1F"/>
    <w:rsid w:val="00370316"/>
    <w:rsid w:val="003705D2"/>
    <w:rsid w:val="0037081B"/>
    <w:rsid w:val="00370903"/>
    <w:rsid w:val="0037103B"/>
    <w:rsid w:val="003713D5"/>
    <w:rsid w:val="003713E1"/>
    <w:rsid w:val="003717E9"/>
    <w:rsid w:val="00371E6F"/>
    <w:rsid w:val="00372609"/>
    <w:rsid w:val="00372832"/>
    <w:rsid w:val="00373395"/>
    <w:rsid w:val="003754E0"/>
    <w:rsid w:val="003756E8"/>
    <w:rsid w:val="003762AC"/>
    <w:rsid w:val="003762CB"/>
    <w:rsid w:val="0037638F"/>
    <w:rsid w:val="0037686A"/>
    <w:rsid w:val="00376A96"/>
    <w:rsid w:val="00376CB3"/>
    <w:rsid w:val="003775E5"/>
    <w:rsid w:val="0037767D"/>
    <w:rsid w:val="00377A8D"/>
    <w:rsid w:val="00377D3E"/>
    <w:rsid w:val="003808A8"/>
    <w:rsid w:val="00380B4A"/>
    <w:rsid w:val="00380EEE"/>
    <w:rsid w:val="003811E0"/>
    <w:rsid w:val="003818C1"/>
    <w:rsid w:val="00382038"/>
    <w:rsid w:val="003821A7"/>
    <w:rsid w:val="00383794"/>
    <w:rsid w:val="00383B2F"/>
    <w:rsid w:val="0038414F"/>
    <w:rsid w:val="0038491E"/>
    <w:rsid w:val="003849A5"/>
    <w:rsid w:val="00384F84"/>
    <w:rsid w:val="003854F1"/>
    <w:rsid w:val="003858FC"/>
    <w:rsid w:val="003862D5"/>
    <w:rsid w:val="003863DC"/>
    <w:rsid w:val="00386788"/>
    <w:rsid w:val="00386B2B"/>
    <w:rsid w:val="00387162"/>
    <w:rsid w:val="003875ED"/>
    <w:rsid w:val="003877EC"/>
    <w:rsid w:val="003904AA"/>
    <w:rsid w:val="00390913"/>
    <w:rsid w:val="00390E58"/>
    <w:rsid w:val="00390E73"/>
    <w:rsid w:val="00391972"/>
    <w:rsid w:val="003927BF"/>
    <w:rsid w:val="0039289E"/>
    <w:rsid w:val="00392CE3"/>
    <w:rsid w:val="003952A5"/>
    <w:rsid w:val="00397082"/>
    <w:rsid w:val="0039752D"/>
    <w:rsid w:val="00397575"/>
    <w:rsid w:val="003978DD"/>
    <w:rsid w:val="003A2263"/>
    <w:rsid w:val="003A28F2"/>
    <w:rsid w:val="003A2AFE"/>
    <w:rsid w:val="003A2B9F"/>
    <w:rsid w:val="003A2D46"/>
    <w:rsid w:val="003A326F"/>
    <w:rsid w:val="003A3D0B"/>
    <w:rsid w:val="003A3D1B"/>
    <w:rsid w:val="003A446F"/>
    <w:rsid w:val="003A4E34"/>
    <w:rsid w:val="003A57D4"/>
    <w:rsid w:val="003A596B"/>
    <w:rsid w:val="003A59B5"/>
    <w:rsid w:val="003A5B73"/>
    <w:rsid w:val="003A6809"/>
    <w:rsid w:val="003A680A"/>
    <w:rsid w:val="003A6B9D"/>
    <w:rsid w:val="003A6C94"/>
    <w:rsid w:val="003A7855"/>
    <w:rsid w:val="003B04AC"/>
    <w:rsid w:val="003B07D2"/>
    <w:rsid w:val="003B13FB"/>
    <w:rsid w:val="003B1649"/>
    <w:rsid w:val="003B1861"/>
    <w:rsid w:val="003B2477"/>
    <w:rsid w:val="003B24F3"/>
    <w:rsid w:val="003B292F"/>
    <w:rsid w:val="003B2AEE"/>
    <w:rsid w:val="003B2C7E"/>
    <w:rsid w:val="003B3113"/>
    <w:rsid w:val="003B3437"/>
    <w:rsid w:val="003B3607"/>
    <w:rsid w:val="003B443B"/>
    <w:rsid w:val="003B4AA1"/>
    <w:rsid w:val="003B59A1"/>
    <w:rsid w:val="003B5A4E"/>
    <w:rsid w:val="003B5D57"/>
    <w:rsid w:val="003B6A8F"/>
    <w:rsid w:val="003C04FF"/>
    <w:rsid w:val="003C059A"/>
    <w:rsid w:val="003C0C7E"/>
    <w:rsid w:val="003C0E30"/>
    <w:rsid w:val="003C110F"/>
    <w:rsid w:val="003C11E3"/>
    <w:rsid w:val="003C1408"/>
    <w:rsid w:val="003C166A"/>
    <w:rsid w:val="003C1EDE"/>
    <w:rsid w:val="003C2238"/>
    <w:rsid w:val="003C2410"/>
    <w:rsid w:val="003C2D5F"/>
    <w:rsid w:val="003C2FC3"/>
    <w:rsid w:val="003C3249"/>
    <w:rsid w:val="003C3760"/>
    <w:rsid w:val="003C3C05"/>
    <w:rsid w:val="003C4719"/>
    <w:rsid w:val="003C501E"/>
    <w:rsid w:val="003C52C9"/>
    <w:rsid w:val="003C6354"/>
    <w:rsid w:val="003C67CA"/>
    <w:rsid w:val="003C6967"/>
    <w:rsid w:val="003C6C10"/>
    <w:rsid w:val="003C7582"/>
    <w:rsid w:val="003C7E19"/>
    <w:rsid w:val="003C7FE0"/>
    <w:rsid w:val="003D04F9"/>
    <w:rsid w:val="003D059B"/>
    <w:rsid w:val="003D1046"/>
    <w:rsid w:val="003D1352"/>
    <w:rsid w:val="003D271A"/>
    <w:rsid w:val="003D2723"/>
    <w:rsid w:val="003D2872"/>
    <w:rsid w:val="003D2EEC"/>
    <w:rsid w:val="003D3CA3"/>
    <w:rsid w:val="003D46DF"/>
    <w:rsid w:val="003D4ACF"/>
    <w:rsid w:val="003D4F7D"/>
    <w:rsid w:val="003D540A"/>
    <w:rsid w:val="003D56EB"/>
    <w:rsid w:val="003D5AA9"/>
    <w:rsid w:val="003D5E7C"/>
    <w:rsid w:val="003D66ED"/>
    <w:rsid w:val="003D6B0D"/>
    <w:rsid w:val="003D6C42"/>
    <w:rsid w:val="003D6EA1"/>
    <w:rsid w:val="003D7851"/>
    <w:rsid w:val="003E0636"/>
    <w:rsid w:val="003E0F81"/>
    <w:rsid w:val="003E1008"/>
    <w:rsid w:val="003E1827"/>
    <w:rsid w:val="003E1903"/>
    <w:rsid w:val="003E19F9"/>
    <w:rsid w:val="003E1A1B"/>
    <w:rsid w:val="003E1C56"/>
    <w:rsid w:val="003E1D6E"/>
    <w:rsid w:val="003E1E19"/>
    <w:rsid w:val="003E1F05"/>
    <w:rsid w:val="003E4448"/>
    <w:rsid w:val="003E4A15"/>
    <w:rsid w:val="003E544C"/>
    <w:rsid w:val="003E5D12"/>
    <w:rsid w:val="003E5D40"/>
    <w:rsid w:val="003E5E35"/>
    <w:rsid w:val="003E66E9"/>
    <w:rsid w:val="003E6C56"/>
    <w:rsid w:val="003E7221"/>
    <w:rsid w:val="003E7824"/>
    <w:rsid w:val="003F04F5"/>
    <w:rsid w:val="003F05C3"/>
    <w:rsid w:val="003F0A3F"/>
    <w:rsid w:val="003F14FA"/>
    <w:rsid w:val="003F24A7"/>
    <w:rsid w:val="003F29D9"/>
    <w:rsid w:val="003F2F76"/>
    <w:rsid w:val="003F323E"/>
    <w:rsid w:val="003F4806"/>
    <w:rsid w:val="003F4E60"/>
    <w:rsid w:val="003F4EBF"/>
    <w:rsid w:val="003F647F"/>
    <w:rsid w:val="003F64FD"/>
    <w:rsid w:val="003F6638"/>
    <w:rsid w:val="003F684C"/>
    <w:rsid w:val="003F6CE9"/>
    <w:rsid w:val="003F7227"/>
    <w:rsid w:val="004007CA"/>
    <w:rsid w:val="00400966"/>
    <w:rsid w:val="00400DC8"/>
    <w:rsid w:val="0040142E"/>
    <w:rsid w:val="00401435"/>
    <w:rsid w:val="00401B97"/>
    <w:rsid w:val="00402079"/>
    <w:rsid w:val="0040273E"/>
    <w:rsid w:val="004038E0"/>
    <w:rsid w:val="00403A88"/>
    <w:rsid w:val="00403B8B"/>
    <w:rsid w:val="00403C51"/>
    <w:rsid w:val="004043DB"/>
    <w:rsid w:val="00404AA5"/>
    <w:rsid w:val="00404D19"/>
    <w:rsid w:val="004051C7"/>
    <w:rsid w:val="00405588"/>
    <w:rsid w:val="00405601"/>
    <w:rsid w:val="004060EC"/>
    <w:rsid w:val="004060F0"/>
    <w:rsid w:val="004066EC"/>
    <w:rsid w:val="00407230"/>
    <w:rsid w:val="00407481"/>
    <w:rsid w:val="004076FC"/>
    <w:rsid w:val="00407808"/>
    <w:rsid w:val="00410475"/>
    <w:rsid w:val="0041126B"/>
    <w:rsid w:val="0041150F"/>
    <w:rsid w:val="00411ACC"/>
    <w:rsid w:val="00412270"/>
    <w:rsid w:val="00412E3F"/>
    <w:rsid w:val="00413BA5"/>
    <w:rsid w:val="00413FA9"/>
    <w:rsid w:val="004144EF"/>
    <w:rsid w:val="0041479F"/>
    <w:rsid w:val="00414FA9"/>
    <w:rsid w:val="00415070"/>
    <w:rsid w:val="00415819"/>
    <w:rsid w:val="0041582D"/>
    <w:rsid w:val="00415CC3"/>
    <w:rsid w:val="00415D2F"/>
    <w:rsid w:val="00415FFB"/>
    <w:rsid w:val="00416434"/>
    <w:rsid w:val="00416E52"/>
    <w:rsid w:val="00416F46"/>
    <w:rsid w:val="004173A3"/>
    <w:rsid w:val="00417595"/>
    <w:rsid w:val="00417B7B"/>
    <w:rsid w:val="0042055C"/>
    <w:rsid w:val="0042152A"/>
    <w:rsid w:val="004215FF"/>
    <w:rsid w:val="004216AF"/>
    <w:rsid w:val="00421A26"/>
    <w:rsid w:val="00421C28"/>
    <w:rsid w:val="004234BA"/>
    <w:rsid w:val="004239C9"/>
    <w:rsid w:val="00423BAC"/>
    <w:rsid w:val="0042468D"/>
    <w:rsid w:val="00425143"/>
    <w:rsid w:val="00425D32"/>
    <w:rsid w:val="00425D48"/>
    <w:rsid w:val="004267B0"/>
    <w:rsid w:val="004302C0"/>
    <w:rsid w:val="00430871"/>
    <w:rsid w:val="004315CF"/>
    <w:rsid w:val="004317B9"/>
    <w:rsid w:val="00431897"/>
    <w:rsid w:val="00431B57"/>
    <w:rsid w:val="004321E2"/>
    <w:rsid w:val="00432530"/>
    <w:rsid w:val="00432E58"/>
    <w:rsid w:val="0043360B"/>
    <w:rsid w:val="004336FE"/>
    <w:rsid w:val="00433DA5"/>
    <w:rsid w:val="00433EB3"/>
    <w:rsid w:val="00434F04"/>
    <w:rsid w:val="00435845"/>
    <w:rsid w:val="00435A38"/>
    <w:rsid w:val="00435C2D"/>
    <w:rsid w:val="00435DCB"/>
    <w:rsid w:val="0043653C"/>
    <w:rsid w:val="004367E7"/>
    <w:rsid w:val="00436FA0"/>
    <w:rsid w:val="00437505"/>
    <w:rsid w:val="004376FD"/>
    <w:rsid w:val="00440472"/>
    <w:rsid w:val="0044067E"/>
    <w:rsid w:val="00440898"/>
    <w:rsid w:val="00440985"/>
    <w:rsid w:val="00440A49"/>
    <w:rsid w:val="00440B93"/>
    <w:rsid w:val="004410D1"/>
    <w:rsid w:val="00441C6E"/>
    <w:rsid w:val="00441DCF"/>
    <w:rsid w:val="004420A4"/>
    <w:rsid w:val="0044229B"/>
    <w:rsid w:val="00442705"/>
    <w:rsid w:val="00442719"/>
    <w:rsid w:val="004427AA"/>
    <w:rsid w:val="004429D0"/>
    <w:rsid w:val="00442B26"/>
    <w:rsid w:val="0044350F"/>
    <w:rsid w:val="00443532"/>
    <w:rsid w:val="00443788"/>
    <w:rsid w:val="004439DF"/>
    <w:rsid w:val="00443AAC"/>
    <w:rsid w:val="00443EEE"/>
    <w:rsid w:val="00443F26"/>
    <w:rsid w:val="00444705"/>
    <w:rsid w:val="00444F7A"/>
    <w:rsid w:val="00445340"/>
    <w:rsid w:val="00445A4E"/>
    <w:rsid w:val="00445F41"/>
    <w:rsid w:val="004461FE"/>
    <w:rsid w:val="00446CAE"/>
    <w:rsid w:val="00446F4B"/>
    <w:rsid w:val="00447214"/>
    <w:rsid w:val="00447710"/>
    <w:rsid w:val="00447B14"/>
    <w:rsid w:val="00447B84"/>
    <w:rsid w:val="00447E97"/>
    <w:rsid w:val="00450FB1"/>
    <w:rsid w:val="00451285"/>
    <w:rsid w:val="004515C7"/>
    <w:rsid w:val="00451CD6"/>
    <w:rsid w:val="004523AA"/>
    <w:rsid w:val="004524CE"/>
    <w:rsid w:val="00452896"/>
    <w:rsid w:val="00452C7D"/>
    <w:rsid w:val="00453170"/>
    <w:rsid w:val="0045326F"/>
    <w:rsid w:val="00453A00"/>
    <w:rsid w:val="00453A1F"/>
    <w:rsid w:val="004541D5"/>
    <w:rsid w:val="004542EA"/>
    <w:rsid w:val="00454AB9"/>
    <w:rsid w:val="00455404"/>
    <w:rsid w:val="00455663"/>
    <w:rsid w:val="00455E03"/>
    <w:rsid w:val="004565D2"/>
    <w:rsid w:val="0045671A"/>
    <w:rsid w:val="004569EB"/>
    <w:rsid w:val="00456ADF"/>
    <w:rsid w:val="00456DA3"/>
    <w:rsid w:val="00457056"/>
    <w:rsid w:val="00457CB9"/>
    <w:rsid w:val="00457D7C"/>
    <w:rsid w:val="00460274"/>
    <w:rsid w:val="00460A01"/>
    <w:rsid w:val="00460CB0"/>
    <w:rsid w:val="00460DC0"/>
    <w:rsid w:val="00461C0D"/>
    <w:rsid w:val="00461CF3"/>
    <w:rsid w:val="00461ECD"/>
    <w:rsid w:val="004629BB"/>
    <w:rsid w:val="00462A11"/>
    <w:rsid w:val="00463688"/>
    <w:rsid w:val="00464177"/>
    <w:rsid w:val="004648E6"/>
    <w:rsid w:val="00464E85"/>
    <w:rsid w:val="004653E3"/>
    <w:rsid w:val="0046583A"/>
    <w:rsid w:val="00465D8F"/>
    <w:rsid w:val="00465DFA"/>
    <w:rsid w:val="00465DFE"/>
    <w:rsid w:val="0046604F"/>
    <w:rsid w:val="00466388"/>
    <w:rsid w:val="004665A2"/>
    <w:rsid w:val="00466DC1"/>
    <w:rsid w:val="00466F65"/>
    <w:rsid w:val="00467B74"/>
    <w:rsid w:val="00467D54"/>
    <w:rsid w:val="00467D97"/>
    <w:rsid w:val="00467DD1"/>
    <w:rsid w:val="00470260"/>
    <w:rsid w:val="00470A3E"/>
    <w:rsid w:val="004713D8"/>
    <w:rsid w:val="00471745"/>
    <w:rsid w:val="00471A87"/>
    <w:rsid w:val="00471CB5"/>
    <w:rsid w:val="00471F1B"/>
    <w:rsid w:val="00472217"/>
    <w:rsid w:val="00472B0F"/>
    <w:rsid w:val="00472B6C"/>
    <w:rsid w:val="0047300F"/>
    <w:rsid w:val="00473143"/>
    <w:rsid w:val="004736B7"/>
    <w:rsid w:val="004739BA"/>
    <w:rsid w:val="00473C5F"/>
    <w:rsid w:val="00474DE8"/>
    <w:rsid w:val="00474EF7"/>
    <w:rsid w:val="00474F13"/>
    <w:rsid w:val="0047533E"/>
    <w:rsid w:val="00475A8A"/>
    <w:rsid w:val="00475AF8"/>
    <w:rsid w:val="00475CE4"/>
    <w:rsid w:val="00475DF2"/>
    <w:rsid w:val="00475EF1"/>
    <w:rsid w:val="00476F34"/>
    <w:rsid w:val="0047727A"/>
    <w:rsid w:val="00477418"/>
    <w:rsid w:val="0047768B"/>
    <w:rsid w:val="004776C1"/>
    <w:rsid w:val="00477E00"/>
    <w:rsid w:val="00477E67"/>
    <w:rsid w:val="004809F9"/>
    <w:rsid w:val="00480A69"/>
    <w:rsid w:val="004816C3"/>
    <w:rsid w:val="00482062"/>
    <w:rsid w:val="004826FA"/>
    <w:rsid w:val="00482C5B"/>
    <w:rsid w:val="00483C1E"/>
    <w:rsid w:val="00483E50"/>
    <w:rsid w:val="00484862"/>
    <w:rsid w:val="0048495D"/>
    <w:rsid w:val="0048496F"/>
    <w:rsid w:val="00484BCF"/>
    <w:rsid w:val="004851B8"/>
    <w:rsid w:val="004853C0"/>
    <w:rsid w:val="00485B7F"/>
    <w:rsid w:val="00485F1E"/>
    <w:rsid w:val="004861E0"/>
    <w:rsid w:val="00486533"/>
    <w:rsid w:val="00486C01"/>
    <w:rsid w:val="004872CD"/>
    <w:rsid w:val="004879BA"/>
    <w:rsid w:val="00487A05"/>
    <w:rsid w:val="00490913"/>
    <w:rsid w:val="00490FAB"/>
    <w:rsid w:val="004910C1"/>
    <w:rsid w:val="004911C1"/>
    <w:rsid w:val="004912C7"/>
    <w:rsid w:val="00491A87"/>
    <w:rsid w:val="00491F6E"/>
    <w:rsid w:val="004922FC"/>
    <w:rsid w:val="00492B31"/>
    <w:rsid w:val="00493907"/>
    <w:rsid w:val="00494EF4"/>
    <w:rsid w:val="00495259"/>
    <w:rsid w:val="0049581E"/>
    <w:rsid w:val="0049583C"/>
    <w:rsid w:val="00495845"/>
    <w:rsid w:val="00495C38"/>
    <w:rsid w:val="004969E2"/>
    <w:rsid w:val="0049720F"/>
    <w:rsid w:val="00497952"/>
    <w:rsid w:val="004A002B"/>
    <w:rsid w:val="004A0158"/>
    <w:rsid w:val="004A03C5"/>
    <w:rsid w:val="004A0434"/>
    <w:rsid w:val="004A06C8"/>
    <w:rsid w:val="004A08E5"/>
    <w:rsid w:val="004A0DD8"/>
    <w:rsid w:val="004A16E2"/>
    <w:rsid w:val="004A2589"/>
    <w:rsid w:val="004A2F02"/>
    <w:rsid w:val="004A2F42"/>
    <w:rsid w:val="004A34BF"/>
    <w:rsid w:val="004A3B1E"/>
    <w:rsid w:val="004A3F6C"/>
    <w:rsid w:val="004A44F8"/>
    <w:rsid w:val="004A5170"/>
    <w:rsid w:val="004A53B4"/>
    <w:rsid w:val="004A5A3D"/>
    <w:rsid w:val="004A67DC"/>
    <w:rsid w:val="004A6B65"/>
    <w:rsid w:val="004A7113"/>
    <w:rsid w:val="004A73EA"/>
    <w:rsid w:val="004A78DB"/>
    <w:rsid w:val="004B0549"/>
    <w:rsid w:val="004B0760"/>
    <w:rsid w:val="004B0B93"/>
    <w:rsid w:val="004B1316"/>
    <w:rsid w:val="004B155B"/>
    <w:rsid w:val="004B2637"/>
    <w:rsid w:val="004B29E0"/>
    <w:rsid w:val="004B2E40"/>
    <w:rsid w:val="004B3680"/>
    <w:rsid w:val="004B3F1D"/>
    <w:rsid w:val="004B400E"/>
    <w:rsid w:val="004B4113"/>
    <w:rsid w:val="004B4189"/>
    <w:rsid w:val="004B44D5"/>
    <w:rsid w:val="004B4D56"/>
    <w:rsid w:val="004B4DC5"/>
    <w:rsid w:val="004B5887"/>
    <w:rsid w:val="004B5C0D"/>
    <w:rsid w:val="004B5C39"/>
    <w:rsid w:val="004B6DBB"/>
    <w:rsid w:val="004B7082"/>
    <w:rsid w:val="004B709D"/>
    <w:rsid w:val="004B7AD2"/>
    <w:rsid w:val="004B7CCA"/>
    <w:rsid w:val="004B7E73"/>
    <w:rsid w:val="004C080B"/>
    <w:rsid w:val="004C0E66"/>
    <w:rsid w:val="004C0EE0"/>
    <w:rsid w:val="004C273B"/>
    <w:rsid w:val="004C2E46"/>
    <w:rsid w:val="004C2F5E"/>
    <w:rsid w:val="004C3138"/>
    <w:rsid w:val="004C33AE"/>
    <w:rsid w:val="004C3835"/>
    <w:rsid w:val="004C4506"/>
    <w:rsid w:val="004C4630"/>
    <w:rsid w:val="004C4A4F"/>
    <w:rsid w:val="004C4B40"/>
    <w:rsid w:val="004C4EDD"/>
    <w:rsid w:val="004C4F8D"/>
    <w:rsid w:val="004C5407"/>
    <w:rsid w:val="004C57D9"/>
    <w:rsid w:val="004C5819"/>
    <w:rsid w:val="004C5C66"/>
    <w:rsid w:val="004C5CA5"/>
    <w:rsid w:val="004C5D0F"/>
    <w:rsid w:val="004C664E"/>
    <w:rsid w:val="004C67B4"/>
    <w:rsid w:val="004C6844"/>
    <w:rsid w:val="004C68C4"/>
    <w:rsid w:val="004C6E09"/>
    <w:rsid w:val="004C75E5"/>
    <w:rsid w:val="004C7673"/>
    <w:rsid w:val="004C7B24"/>
    <w:rsid w:val="004C7C9A"/>
    <w:rsid w:val="004C7E3C"/>
    <w:rsid w:val="004C7F70"/>
    <w:rsid w:val="004D02F5"/>
    <w:rsid w:val="004D03F9"/>
    <w:rsid w:val="004D0DF2"/>
    <w:rsid w:val="004D0E5B"/>
    <w:rsid w:val="004D101F"/>
    <w:rsid w:val="004D1229"/>
    <w:rsid w:val="004D153B"/>
    <w:rsid w:val="004D1B85"/>
    <w:rsid w:val="004D1C15"/>
    <w:rsid w:val="004D1EC1"/>
    <w:rsid w:val="004D1F33"/>
    <w:rsid w:val="004D2E70"/>
    <w:rsid w:val="004D2F8D"/>
    <w:rsid w:val="004D35CC"/>
    <w:rsid w:val="004D3B58"/>
    <w:rsid w:val="004D3CBD"/>
    <w:rsid w:val="004D3E45"/>
    <w:rsid w:val="004D45BF"/>
    <w:rsid w:val="004D4814"/>
    <w:rsid w:val="004D4A8A"/>
    <w:rsid w:val="004D5258"/>
    <w:rsid w:val="004D5AE4"/>
    <w:rsid w:val="004D744A"/>
    <w:rsid w:val="004D7B96"/>
    <w:rsid w:val="004E0316"/>
    <w:rsid w:val="004E032C"/>
    <w:rsid w:val="004E057F"/>
    <w:rsid w:val="004E0836"/>
    <w:rsid w:val="004E0DDF"/>
    <w:rsid w:val="004E0DE5"/>
    <w:rsid w:val="004E10E0"/>
    <w:rsid w:val="004E1282"/>
    <w:rsid w:val="004E1757"/>
    <w:rsid w:val="004E18F5"/>
    <w:rsid w:val="004E1F2A"/>
    <w:rsid w:val="004E208D"/>
    <w:rsid w:val="004E2841"/>
    <w:rsid w:val="004E43F4"/>
    <w:rsid w:val="004E4659"/>
    <w:rsid w:val="004E4861"/>
    <w:rsid w:val="004E498C"/>
    <w:rsid w:val="004E4DE6"/>
    <w:rsid w:val="004E4E40"/>
    <w:rsid w:val="004E58BF"/>
    <w:rsid w:val="004E58F9"/>
    <w:rsid w:val="004E5D32"/>
    <w:rsid w:val="004E5FF7"/>
    <w:rsid w:val="004E6454"/>
    <w:rsid w:val="004E72D8"/>
    <w:rsid w:val="004E7819"/>
    <w:rsid w:val="004E7A51"/>
    <w:rsid w:val="004E7E40"/>
    <w:rsid w:val="004E7F7A"/>
    <w:rsid w:val="004F01D6"/>
    <w:rsid w:val="004F0B6C"/>
    <w:rsid w:val="004F0BAE"/>
    <w:rsid w:val="004F0ED4"/>
    <w:rsid w:val="004F1019"/>
    <w:rsid w:val="004F13D0"/>
    <w:rsid w:val="004F17EA"/>
    <w:rsid w:val="004F1A14"/>
    <w:rsid w:val="004F2139"/>
    <w:rsid w:val="004F3037"/>
    <w:rsid w:val="004F32E3"/>
    <w:rsid w:val="004F3B27"/>
    <w:rsid w:val="004F3E47"/>
    <w:rsid w:val="004F486F"/>
    <w:rsid w:val="004F4E33"/>
    <w:rsid w:val="004F57DF"/>
    <w:rsid w:val="004F5A38"/>
    <w:rsid w:val="004F5B27"/>
    <w:rsid w:val="004F634B"/>
    <w:rsid w:val="004F67EC"/>
    <w:rsid w:val="004F68C7"/>
    <w:rsid w:val="004F767A"/>
    <w:rsid w:val="004F792F"/>
    <w:rsid w:val="0050011A"/>
    <w:rsid w:val="00500673"/>
    <w:rsid w:val="00500914"/>
    <w:rsid w:val="00500AC9"/>
    <w:rsid w:val="00500CF4"/>
    <w:rsid w:val="00500FC1"/>
    <w:rsid w:val="005011CF"/>
    <w:rsid w:val="005024FD"/>
    <w:rsid w:val="00502C98"/>
    <w:rsid w:val="00502F93"/>
    <w:rsid w:val="0050313A"/>
    <w:rsid w:val="00503670"/>
    <w:rsid w:val="00503F9B"/>
    <w:rsid w:val="005045BC"/>
    <w:rsid w:val="00505B41"/>
    <w:rsid w:val="00505E27"/>
    <w:rsid w:val="0050603C"/>
    <w:rsid w:val="005064C6"/>
    <w:rsid w:val="005064CD"/>
    <w:rsid w:val="00507537"/>
    <w:rsid w:val="0050790D"/>
    <w:rsid w:val="00507D3B"/>
    <w:rsid w:val="00507E3A"/>
    <w:rsid w:val="00507F16"/>
    <w:rsid w:val="00510976"/>
    <w:rsid w:val="005109D4"/>
    <w:rsid w:val="00510E89"/>
    <w:rsid w:val="00510F90"/>
    <w:rsid w:val="005118D7"/>
    <w:rsid w:val="00511C12"/>
    <w:rsid w:val="005122A4"/>
    <w:rsid w:val="00512321"/>
    <w:rsid w:val="0051240B"/>
    <w:rsid w:val="005124AA"/>
    <w:rsid w:val="005124BC"/>
    <w:rsid w:val="00512670"/>
    <w:rsid w:val="00512707"/>
    <w:rsid w:val="00512714"/>
    <w:rsid w:val="00512856"/>
    <w:rsid w:val="00513BAD"/>
    <w:rsid w:val="00513F0C"/>
    <w:rsid w:val="00513F40"/>
    <w:rsid w:val="00513F43"/>
    <w:rsid w:val="00514117"/>
    <w:rsid w:val="005145F0"/>
    <w:rsid w:val="00514BB4"/>
    <w:rsid w:val="00514BB5"/>
    <w:rsid w:val="0051534E"/>
    <w:rsid w:val="0051538B"/>
    <w:rsid w:val="0051552C"/>
    <w:rsid w:val="005157CB"/>
    <w:rsid w:val="005159E0"/>
    <w:rsid w:val="00515C7F"/>
    <w:rsid w:val="00515E5A"/>
    <w:rsid w:val="00516021"/>
    <w:rsid w:val="005164EF"/>
    <w:rsid w:val="00516751"/>
    <w:rsid w:val="00517894"/>
    <w:rsid w:val="00520781"/>
    <w:rsid w:val="0052098D"/>
    <w:rsid w:val="00520B8C"/>
    <w:rsid w:val="0052125A"/>
    <w:rsid w:val="0052187E"/>
    <w:rsid w:val="00521CA7"/>
    <w:rsid w:val="00521E6F"/>
    <w:rsid w:val="005225EB"/>
    <w:rsid w:val="00522F0E"/>
    <w:rsid w:val="005238FE"/>
    <w:rsid w:val="00523912"/>
    <w:rsid w:val="00523976"/>
    <w:rsid w:val="00523D36"/>
    <w:rsid w:val="00523D82"/>
    <w:rsid w:val="00524163"/>
    <w:rsid w:val="00524479"/>
    <w:rsid w:val="00524722"/>
    <w:rsid w:val="00524B30"/>
    <w:rsid w:val="00524D1F"/>
    <w:rsid w:val="005253CA"/>
    <w:rsid w:val="00525927"/>
    <w:rsid w:val="00525C5D"/>
    <w:rsid w:val="005260FF"/>
    <w:rsid w:val="00526828"/>
    <w:rsid w:val="00526B25"/>
    <w:rsid w:val="005275FA"/>
    <w:rsid w:val="00530102"/>
    <w:rsid w:val="0053018A"/>
    <w:rsid w:val="00530221"/>
    <w:rsid w:val="005303FA"/>
    <w:rsid w:val="00530E79"/>
    <w:rsid w:val="00531204"/>
    <w:rsid w:val="005313C2"/>
    <w:rsid w:val="00531B69"/>
    <w:rsid w:val="00532531"/>
    <w:rsid w:val="0053260F"/>
    <w:rsid w:val="00532620"/>
    <w:rsid w:val="0053269B"/>
    <w:rsid w:val="00532E24"/>
    <w:rsid w:val="00532FD5"/>
    <w:rsid w:val="00533279"/>
    <w:rsid w:val="0053387D"/>
    <w:rsid w:val="00533D46"/>
    <w:rsid w:val="00533D4A"/>
    <w:rsid w:val="00533FC3"/>
    <w:rsid w:val="00534083"/>
    <w:rsid w:val="005351D4"/>
    <w:rsid w:val="00535FC0"/>
    <w:rsid w:val="0053604C"/>
    <w:rsid w:val="0053609D"/>
    <w:rsid w:val="00536505"/>
    <w:rsid w:val="00537F37"/>
    <w:rsid w:val="00540015"/>
    <w:rsid w:val="00540C8D"/>
    <w:rsid w:val="00540FEC"/>
    <w:rsid w:val="00541551"/>
    <w:rsid w:val="005419CB"/>
    <w:rsid w:val="00541EB7"/>
    <w:rsid w:val="005423EB"/>
    <w:rsid w:val="00542DE5"/>
    <w:rsid w:val="0054309B"/>
    <w:rsid w:val="0054310D"/>
    <w:rsid w:val="00543859"/>
    <w:rsid w:val="00544412"/>
    <w:rsid w:val="00544433"/>
    <w:rsid w:val="00544791"/>
    <w:rsid w:val="00544D34"/>
    <w:rsid w:val="0054504C"/>
    <w:rsid w:val="005450B3"/>
    <w:rsid w:val="00545950"/>
    <w:rsid w:val="00545F5C"/>
    <w:rsid w:val="005473A5"/>
    <w:rsid w:val="005478B0"/>
    <w:rsid w:val="005511EE"/>
    <w:rsid w:val="00551B32"/>
    <w:rsid w:val="00551EFC"/>
    <w:rsid w:val="00552531"/>
    <w:rsid w:val="0055255B"/>
    <w:rsid w:val="0055266C"/>
    <w:rsid w:val="005526E5"/>
    <w:rsid w:val="00552788"/>
    <w:rsid w:val="0055278F"/>
    <w:rsid w:val="00552B73"/>
    <w:rsid w:val="00552ED9"/>
    <w:rsid w:val="00552FF6"/>
    <w:rsid w:val="0055316E"/>
    <w:rsid w:val="00553949"/>
    <w:rsid w:val="00553AB9"/>
    <w:rsid w:val="00553FF5"/>
    <w:rsid w:val="00554152"/>
    <w:rsid w:val="00554488"/>
    <w:rsid w:val="00554804"/>
    <w:rsid w:val="005549CB"/>
    <w:rsid w:val="00555DC2"/>
    <w:rsid w:val="00556A66"/>
    <w:rsid w:val="00556D38"/>
    <w:rsid w:val="005576F5"/>
    <w:rsid w:val="0056009C"/>
    <w:rsid w:val="00560999"/>
    <w:rsid w:val="00560C22"/>
    <w:rsid w:val="00560F74"/>
    <w:rsid w:val="005614A6"/>
    <w:rsid w:val="005616CD"/>
    <w:rsid w:val="005617E2"/>
    <w:rsid w:val="00561B68"/>
    <w:rsid w:val="00561F9B"/>
    <w:rsid w:val="005623B3"/>
    <w:rsid w:val="0056272A"/>
    <w:rsid w:val="00562841"/>
    <w:rsid w:val="00562A40"/>
    <w:rsid w:val="00563726"/>
    <w:rsid w:val="00563AF5"/>
    <w:rsid w:val="00563B1C"/>
    <w:rsid w:val="00563C1D"/>
    <w:rsid w:val="00563D3F"/>
    <w:rsid w:val="005649DE"/>
    <w:rsid w:val="0056561B"/>
    <w:rsid w:val="005664D9"/>
    <w:rsid w:val="0056654F"/>
    <w:rsid w:val="00566644"/>
    <w:rsid w:val="00566A05"/>
    <w:rsid w:val="005670BE"/>
    <w:rsid w:val="0056727F"/>
    <w:rsid w:val="005677EF"/>
    <w:rsid w:val="00567B45"/>
    <w:rsid w:val="0057005F"/>
    <w:rsid w:val="00570288"/>
    <w:rsid w:val="005703A0"/>
    <w:rsid w:val="005704C3"/>
    <w:rsid w:val="005706FA"/>
    <w:rsid w:val="00571109"/>
    <w:rsid w:val="00571258"/>
    <w:rsid w:val="00571C40"/>
    <w:rsid w:val="005723A9"/>
    <w:rsid w:val="005726ED"/>
    <w:rsid w:val="00572785"/>
    <w:rsid w:val="00572FC5"/>
    <w:rsid w:val="0057340A"/>
    <w:rsid w:val="0057356D"/>
    <w:rsid w:val="00573E67"/>
    <w:rsid w:val="005740C9"/>
    <w:rsid w:val="005747BE"/>
    <w:rsid w:val="00574847"/>
    <w:rsid w:val="00574939"/>
    <w:rsid w:val="00574A81"/>
    <w:rsid w:val="0057505F"/>
    <w:rsid w:val="0057522A"/>
    <w:rsid w:val="005767DD"/>
    <w:rsid w:val="005768D1"/>
    <w:rsid w:val="0057696C"/>
    <w:rsid w:val="00576E3D"/>
    <w:rsid w:val="00576F48"/>
    <w:rsid w:val="005773CE"/>
    <w:rsid w:val="00577475"/>
    <w:rsid w:val="00577AB6"/>
    <w:rsid w:val="00577C31"/>
    <w:rsid w:val="00577F8E"/>
    <w:rsid w:val="005804DC"/>
    <w:rsid w:val="00580E16"/>
    <w:rsid w:val="005810A0"/>
    <w:rsid w:val="00581708"/>
    <w:rsid w:val="005817E8"/>
    <w:rsid w:val="00581961"/>
    <w:rsid w:val="00581A09"/>
    <w:rsid w:val="00582521"/>
    <w:rsid w:val="00583644"/>
    <w:rsid w:val="00584E9A"/>
    <w:rsid w:val="00585172"/>
    <w:rsid w:val="0058713A"/>
    <w:rsid w:val="0058731D"/>
    <w:rsid w:val="00587917"/>
    <w:rsid w:val="00587F44"/>
    <w:rsid w:val="00590251"/>
    <w:rsid w:val="00590AD5"/>
    <w:rsid w:val="00590E68"/>
    <w:rsid w:val="00591611"/>
    <w:rsid w:val="0059164B"/>
    <w:rsid w:val="00591ADD"/>
    <w:rsid w:val="00591DF6"/>
    <w:rsid w:val="00591FEE"/>
    <w:rsid w:val="00592234"/>
    <w:rsid w:val="0059283F"/>
    <w:rsid w:val="005930BD"/>
    <w:rsid w:val="00593447"/>
    <w:rsid w:val="00593486"/>
    <w:rsid w:val="00593552"/>
    <w:rsid w:val="00593B4E"/>
    <w:rsid w:val="00593CD1"/>
    <w:rsid w:val="005940F0"/>
    <w:rsid w:val="0059417D"/>
    <w:rsid w:val="00594299"/>
    <w:rsid w:val="005942AC"/>
    <w:rsid w:val="00594888"/>
    <w:rsid w:val="005948F1"/>
    <w:rsid w:val="005949B1"/>
    <w:rsid w:val="00594A67"/>
    <w:rsid w:val="005950CC"/>
    <w:rsid w:val="0059526E"/>
    <w:rsid w:val="00595483"/>
    <w:rsid w:val="00595BC9"/>
    <w:rsid w:val="00595CB9"/>
    <w:rsid w:val="00595FCF"/>
    <w:rsid w:val="0059628C"/>
    <w:rsid w:val="00596CF3"/>
    <w:rsid w:val="00596D4E"/>
    <w:rsid w:val="00597603"/>
    <w:rsid w:val="005A02C9"/>
    <w:rsid w:val="005A049F"/>
    <w:rsid w:val="005A107B"/>
    <w:rsid w:val="005A127D"/>
    <w:rsid w:val="005A15A6"/>
    <w:rsid w:val="005A2291"/>
    <w:rsid w:val="005A2498"/>
    <w:rsid w:val="005A2A63"/>
    <w:rsid w:val="005A3016"/>
    <w:rsid w:val="005A3225"/>
    <w:rsid w:val="005A3700"/>
    <w:rsid w:val="005A3A6F"/>
    <w:rsid w:val="005A4093"/>
    <w:rsid w:val="005A4215"/>
    <w:rsid w:val="005A4A1E"/>
    <w:rsid w:val="005A4C9B"/>
    <w:rsid w:val="005A4F73"/>
    <w:rsid w:val="005A4FF9"/>
    <w:rsid w:val="005A53D8"/>
    <w:rsid w:val="005A55EE"/>
    <w:rsid w:val="005A5CE5"/>
    <w:rsid w:val="005A5CFF"/>
    <w:rsid w:val="005A5D7B"/>
    <w:rsid w:val="005A5E11"/>
    <w:rsid w:val="005A5EAC"/>
    <w:rsid w:val="005A5F27"/>
    <w:rsid w:val="005A5F7F"/>
    <w:rsid w:val="005A6495"/>
    <w:rsid w:val="005A680C"/>
    <w:rsid w:val="005A6A19"/>
    <w:rsid w:val="005A6AE4"/>
    <w:rsid w:val="005A6AF5"/>
    <w:rsid w:val="005A6F08"/>
    <w:rsid w:val="005A759B"/>
    <w:rsid w:val="005A77DF"/>
    <w:rsid w:val="005A7ACF"/>
    <w:rsid w:val="005A7C3D"/>
    <w:rsid w:val="005A7DD8"/>
    <w:rsid w:val="005B01A7"/>
    <w:rsid w:val="005B0A22"/>
    <w:rsid w:val="005B10FA"/>
    <w:rsid w:val="005B17F6"/>
    <w:rsid w:val="005B1AB5"/>
    <w:rsid w:val="005B1D1E"/>
    <w:rsid w:val="005B1E91"/>
    <w:rsid w:val="005B1F7C"/>
    <w:rsid w:val="005B1F80"/>
    <w:rsid w:val="005B2019"/>
    <w:rsid w:val="005B2315"/>
    <w:rsid w:val="005B238C"/>
    <w:rsid w:val="005B2696"/>
    <w:rsid w:val="005B317F"/>
    <w:rsid w:val="005B3658"/>
    <w:rsid w:val="005B4EAA"/>
    <w:rsid w:val="005B4EC2"/>
    <w:rsid w:val="005B5364"/>
    <w:rsid w:val="005B560E"/>
    <w:rsid w:val="005B59EA"/>
    <w:rsid w:val="005B5B87"/>
    <w:rsid w:val="005B5CFF"/>
    <w:rsid w:val="005B7061"/>
    <w:rsid w:val="005B7117"/>
    <w:rsid w:val="005B7A11"/>
    <w:rsid w:val="005B7FF2"/>
    <w:rsid w:val="005C05D8"/>
    <w:rsid w:val="005C0BE0"/>
    <w:rsid w:val="005C124B"/>
    <w:rsid w:val="005C129B"/>
    <w:rsid w:val="005C1406"/>
    <w:rsid w:val="005C14D6"/>
    <w:rsid w:val="005C15B3"/>
    <w:rsid w:val="005C167A"/>
    <w:rsid w:val="005C1AD0"/>
    <w:rsid w:val="005C20E8"/>
    <w:rsid w:val="005C2A77"/>
    <w:rsid w:val="005C2CF7"/>
    <w:rsid w:val="005C2D89"/>
    <w:rsid w:val="005C32B8"/>
    <w:rsid w:val="005C33B9"/>
    <w:rsid w:val="005C386F"/>
    <w:rsid w:val="005C3A65"/>
    <w:rsid w:val="005C3B9F"/>
    <w:rsid w:val="005C3DB5"/>
    <w:rsid w:val="005C4016"/>
    <w:rsid w:val="005C494C"/>
    <w:rsid w:val="005C53C3"/>
    <w:rsid w:val="005C5D12"/>
    <w:rsid w:val="005C5EC2"/>
    <w:rsid w:val="005C5F87"/>
    <w:rsid w:val="005C60DE"/>
    <w:rsid w:val="005C6177"/>
    <w:rsid w:val="005C6375"/>
    <w:rsid w:val="005C63AA"/>
    <w:rsid w:val="005C69B1"/>
    <w:rsid w:val="005C6C17"/>
    <w:rsid w:val="005C730B"/>
    <w:rsid w:val="005C732C"/>
    <w:rsid w:val="005C7382"/>
    <w:rsid w:val="005C7884"/>
    <w:rsid w:val="005C7CD6"/>
    <w:rsid w:val="005C7EDC"/>
    <w:rsid w:val="005D01BB"/>
    <w:rsid w:val="005D0478"/>
    <w:rsid w:val="005D0758"/>
    <w:rsid w:val="005D0A42"/>
    <w:rsid w:val="005D0C79"/>
    <w:rsid w:val="005D0E74"/>
    <w:rsid w:val="005D0FFE"/>
    <w:rsid w:val="005D1328"/>
    <w:rsid w:val="005D19DA"/>
    <w:rsid w:val="005D2904"/>
    <w:rsid w:val="005D2A35"/>
    <w:rsid w:val="005D2E3F"/>
    <w:rsid w:val="005D2F9A"/>
    <w:rsid w:val="005D33F1"/>
    <w:rsid w:val="005D360B"/>
    <w:rsid w:val="005D471E"/>
    <w:rsid w:val="005D48B4"/>
    <w:rsid w:val="005D53B0"/>
    <w:rsid w:val="005D55E2"/>
    <w:rsid w:val="005D5830"/>
    <w:rsid w:val="005D58D5"/>
    <w:rsid w:val="005D5BB5"/>
    <w:rsid w:val="005D5BD5"/>
    <w:rsid w:val="005D6214"/>
    <w:rsid w:val="005D64C2"/>
    <w:rsid w:val="005D6813"/>
    <w:rsid w:val="005D7026"/>
    <w:rsid w:val="005D71FD"/>
    <w:rsid w:val="005D7C60"/>
    <w:rsid w:val="005E00B3"/>
    <w:rsid w:val="005E09F8"/>
    <w:rsid w:val="005E15E2"/>
    <w:rsid w:val="005E164C"/>
    <w:rsid w:val="005E17A8"/>
    <w:rsid w:val="005E17E1"/>
    <w:rsid w:val="005E1C48"/>
    <w:rsid w:val="005E2291"/>
    <w:rsid w:val="005E253C"/>
    <w:rsid w:val="005E31E9"/>
    <w:rsid w:val="005E37DB"/>
    <w:rsid w:val="005E3BCE"/>
    <w:rsid w:val="005E3DBA"/>
    <w:rsid w:val="005E4AA4"/>
    <w:rsid w:val="005E4BC1"/>
    <w:rsid w:val="005E4BC9"/>
    <w:rsid w:val="005E4CA2"/>
    <w:rsid w:val="005E4DDF"/>
    <w:rsid w:val="005E57C7"/>
    <w:rsid w:val="005E5BEE"/>
    <w:rsid w:val="005E608B"/>
    <w:rsid w:val="005E62AE"/>
    <w:rsid w:val="005E6469"/>
    <w:rsid w:val="005E71A0"/>
    <w:rsid w:val="005E7324"/>
    <w:rsid w:val="005E7A25"/>
    <w:rsid w:val="005E7F6F"/>
    <w:rsid w:val="005F005A"/>
    <w:rsid w:val="005F0702"/>
    <w:rsid w:val="005F1266"/>
    <w:rsid w:val="005F1CA9"/>
    <w:rsid w:val="005F1CB0"/>
    <w:rsid w:val="005F207E"/>
    <w:rsid w:val="005F2118"/>
    <w:rsid w:val="005F242F"/>
    <w:rsid w:val="005F2438"/>
    <w:rsid w:val="005F3C19"/>
    <w:rsid w:val="005F40EF"/>
    <w:rsid w:val="005F417B"/>
    <w:rsid w:val="005F4351"/>
    <w:rsid w:val="005F4760"/>
    <w:rsid w:val="005F4EF0"/>
    <w:rsid w:val="005F4F2E"/>
    <w:rsid w:val="005F54BE"/>
    <w:rsid w:val="005F5657"/>
    <w:rsid w:val="005F56F8"/>
    <w:rsid w:val="005F5B4F"/>
    <w:rsid w:val="005F5CDF"/>
    <w:rsid w:val="005F5F43"/>
    <w:rsid w:val="005F6ED0"/>
    <w:rsid w:val="005F6EF2"/>
    <w:rsid w:val="005F7118"/>
    <w:rsid w:val="005F757A"/>
    <w:rsid w:val="005F7D34"/>
    <w:rsid w:val="005F7DC8"/>
    <w:rsid w:val="00600167"/>
    <w:rsid w:val="0060029F"/>
    <w:rsid w:val="006002C3"/>
    <w:rsid w:val="006008ED"/>
    <w:rsid w:val="006009EE"/>
    <w:rsid w:val="00601D62"/>
    <w:rsid w:val="006020F5"/>
    <w:rsid w:val="0060216F"/>
    <w:rsid w:val="006022C9"/>
    <w:rsid w:val="00603684"/>
    <w:rsid w:val="00603A1E"/>
    <w:rsid w:val="00603E17"/>
    <w:rsid w:val="00604A20"/>
    <w:rsid w:val="00605D47"/>
    <w:rsid w:val="006060F9"/>
    <w:rsid w:val="00606B13"/>
    <w:rsid w:val="00607282"/>
    <w:rsid w:val="006101F8"/>
    <w:rsid w:val="00610238"/>
    <w:rsid w:val="006103A8"/>
    <w:rsid w:val="0061096D"/>
    <w:rsid w:val="00610BC8"/>
    <w:rsid w:val="00610F77"/>
    <w:rsid w:val="0061166A"/>
    <w:rsid w:val="00611751"/>
    <w:rsid w:val="00611919"/>
    <w:rsid w:val="006119DB"/>
    <w:rsid w:val="00611B40"/>
    <w:rsid w:val="00611B75"/>
    <w:rsid w:val="00611DD7"/>
    <w:rsid w:val="00612027"/>
    <w:rsid w:val="00612669"/>
    <w:rsid w:val="0061273A"/>
    <w:rsid w:val="00612C99"/>
    <w:rsid w:val="00612D47"/>
    <w:rsid w:val="00612F15"/>
    <w:rsid w:val="0061360A"/>
    <w:rsid w:val="00613F67"/>
    <w:rsid w:val="006147B3"/>
    <w:rsid w:val="006150DF"/>
    <w:rsid w:val="00615438"/>
    <w:rsid w:val="0061674B"/>
    <w:rsid w:val="00616EEC"/>
    <w:rsid w:val="0061711E"/>
    <w:rsid w:val="006176C7"/>
    <w:rsid w:val="00617904"/>
    <w:rsid w:val="00617C69"/>
    <w:rsid w:val="0062003A"/>
    <w:rsid w:val="006201E3"/>
    <w:rsid w:val="006218DE"/>
    <w:rsid w:val="00621E07"/>
    <w:rsid w:val="00622794"/>
    <w:rsid w:val="00622845"/>
    <w:rsid w:val="00622D16"/>
    <w:rsid w:val="00622DD1"/>
    <w:rsid w:val="00622E18"/>
    <w:rsid w:val="00623122"/>
    <w:rsid w:val="00623633"/>
    <w:rsid w:val="00623745"/>
    <w:rsid w:val="00623C56"/>
    <w:rsid w:val="006243FA"/>
    <w:rsid w:val="0062465E"/>
    <w:rsid w:val="00624E50"/>
    <w:rsid w:val="006251DE"/>
    <w:rsid w:val="0062550F"/>
    <w:rsid w:val="006262F8"/>
    <w:rsid w:val="00626A6D"/>
    <w:rsid w:val="0063011B"/>
    <w:rsid w:val="0063027B"/>
    <w:rsid w:val="00630433"/>
    <w:rsid w:val="006308B2"/>
    <w:rsid w:val="00630C96"/>
    <w:rsid w:val="00631274"/>
    <w:rsid w:val="0063233F"/>
    <w:rsid w:val="0063257C"/>
    <w:rsid w:val="00632CB8"/>
    <w:rsid w:val="006339FF"/>
    <w:rsid w:val="00633B1C"/>
    <w:rsid w:val="00633D54"/>
    <w:rsid w:val="00633E28"/>
    <w:rsid w:val="00634055"/>
    <w:rsid w:val="00635220"/>
    <w:rsid w:val="006353D7"/>
    <w:rsid w:val="006358B6"/>
    <w:rsid w:val="006358E0"/>
    <w:rsid w:val="00637195"/>
    <w:rsid w:val="00637466"/>
    <w:rsid w:val="00637543"/>
    <w:rsid w:val="00637AA1"/>
    <w:rsid w:val="00637AB3"/>
    <w:rsid w:val="00637C43"/>
    <w:rsid w:val="0064069B"/>
    <w:rsid w:val="00640740"/>
    <w:rsid w:val="00640AB4"/>
    <w:rsid w:val="00640ADF"/>
    <w:rsid w:val="00640C02"/>
    <w:rsid w:val="00640CB1"/>
    <w:rsid w:val="0064101B"/>
    <w:rsid w:val="0064213E"/>
    <w:rsid w:val="006423A6"/>
    <w:rsid w:val="00642898"/>
    <w:rsid w:val="00642BD1"/>
    <w:rsid w:val="0064311F"/>
    <w:rsid w:val="00644347"/>
    <w:rsid w:val="00644ABE"/>
    <w:rsid w:val="00644CAD"/>
    <w:rsid w:val="00644EBB"/>
    <w:rsid w:val="006452FC"/>
    <w:rsid w:val="0064593A"/>
    <w:rsid w:val="00646163"/>
    <w:rsid w:val="00646344"/>
    <w:rsid w:val="006465B3"/>
    <w:rsid w:val="00646BD2"/>
    <w:rsid w:val="00646BFD"/>
    <w:rsid w:val="00646EF7"/>
    <w:rsid w:val="00646F3E"/>
    <w:rsid w:val="006472AB"/>
    <w:rsid w:val="00647C14"/>
    <w:rsid w:val="00650356"/>
    <w:rsid w:val="00650382"/>
    <w:rsid w:val="00650774"/>
    <w:rsid w:val="00650882"/>
    <w:rsid w:val="00650D03"/>
    <w:rsid w:val="00650E58"/>
    <w:rsid w:val="00650FA9"/>
    <w:rsid w:val="00651F88"/>
    <w:rsid w:val="00652224"/>
    <w:rsid w:val="006526E4"/>
    <w:rsid w:val="00652992"/>
    <w:rsid w:val="00652DF9"/>
    <w:rsid w:val="0065314B"/>
    <w:rsid w:val="006531FC"/>
    <w:rsid w:val="006533BB"/>
    <w:rsid w:val="00653A05"/>
    <w:rsid w:val="00653FA3"/>
    <w:rsid w:val="00654212"/>
    <w:rsid w:val="006542B4"/>
    <w:rsid w:val="006547A6"/>
    <w:rsid w:val="00654A49"/>
    <w:rsid w:val="006556F2"/>
    <w:rsid w:val="0065670F"/>
    <w:rsid w:val="0065684E"/>
    <w:rsid w:val="00657275"/>
    <w:rsid w:val="00660D21"/>
    <w:rsid w:val="0066166F"/>
    <w:rsid w:val="00661B5C"/>
    <w:rsid w:val="00661CE6"/>
    <w:rsid w:val="00661F46"/>
    <w:rsid w:val="00662D30"/>
    <w:rsid w:val="00664489"/>
    <w:rsid w:val="006646F8"/>
    <w:rsid w:val="00664E67"/>
    <w:rsid w:val="006654D6"/>
    <w:rsid w:val="00665CE1"/>
    <w:rsid w:val="0066653F"/>
    <w:rsid w:val="0066666F"/>
    <w:rsid w:val="00666AC8"/>
    <w:rsid w:val="00666DB8"/>
    <w:rsid w:val="00667315"/>
    <w:rsid w:val="0066757F"/>
    <w:rsid w:val="006704FC"/>
    <w:rsid w:val="0067063E"/>
    <w:rsid w:val="00670834"/>
    <w:rsid w:val="00670CA6"/>
    <w:rsid w:val="00672054"/>
    <w:rsid w:val="00672640"/>
    <w:rsid w:val="006727FF"/>
    <w:rsid w:val="00672DEA"/>
    <w:rsid w:val="00672F26"/>
    <w:rsid w:val="00672F31"/>
    <w:rsid w:val="0067375F"/>
    <w:rsid w:val="006738A9"/>
    <w:rsid w:val="00673BC0"/>
    <w:rsid w:val="00673C75"/>
    <w:rsid w:val="00673EE0"/>
    <w:rsid w:val="00674839"/>
    <w:rsid w:val="00674FE8"/>
    <w:rsid w:val="00675706"/>
    <w:rsid w:val="00675985"/>
    <w:rsid w:val="00675A02"/>
    <w:rsid w:val="00675B71"/>
    <w:rsid w:val="00675C70"/>
    <w:rsid w:val="00675CFE"/>
    <w:rsid w:val="006763C3"/>
    <w:rsid w:val="00677005"/>
    <w:rsid w:val="006771AC"/>
    <w:rsid w:val="006772ED"/>
    <w:rsid w:val="006777C2"/>
    <w:rsid w:val="0068017B"/>
    <w:rsid w:val="006809ED"/>
    <w:rsid w:val="00681220"/>
    <w:rsid w:val="0068135D"/>
    <w:rsid w:val="00682D98"/>
    <w:rsid w:val="00682E22"/>
    <w:rsid w:val="00683428"/>
    <w:rsid w:val="00683519"/>
    <w:rsid w:val="0068365F"/>
    <w:rsid w:val="00683E49"/>
    <w:rsid w:val="00683F48"/>
    <w:rsid w:val="0068449F"/>
    <w:rsid w:val="006846C0"/>
    <w:rsid w:val="00684968"/>
    <w:rsid w:val="006863D2"/>
    <w:rsid w:val="00686D00"/>
    <w:rsid w:val="00686E90"/>
    <w:rsid w:val="0068769F"/>
    <w:rsid w:val="006879C3"/>
    <w:rsid w:val="006902D8"/>
    <w:rsid w:val="00690C77"/>
    <w:rsid w:val="006911D6"/>
    <w:rsid w:val="00691A49"/>
    <w:rsid w:val="006920C7"/>
    <w:rsid w:val="00692745"/>
    <w:rsid w:val="006927D4"/>
    <w:rsid w:val="00692821"/>
    <w:rsid w:val="00692967"/>
    <w:rsid w:val="00692B89"/>
    <w:rsid w:val="006939C7"/>
    <w:rsid w:val="00693FF3"/>
    <w:rsid w:val="0069413C"/>
    <w:rsid w:val="006947F4"/>
    <w:rsid w:val="00694CDA"/>
    <w:rsid w:val="006957C1"/>
    <w:rsid w:val="006957C2"/>
    <w:rsid w:val="00695C09"/>
    <w:rsid w:val="00695CAF"/>
    <w:rsid w:val="00695F3F"/>
    <w:rsid w:val="00696D04"/>
    <w:rsid w:val="00696D0D"/>
    <w:rsid w:val="00696EF5"/>
    <w:rsid w:val="00697576"/>
    <w:rsid w:val="0069787B"/>
    <w:rsid w:val="0069799C"/>
    <w:rsid w:val="00697CFD"/>
    <w:rsid w:val="00697EC6"/>
    <w:rsid w:val="006A002F"/>
    <w:rsid w:val="006A0216"/>
    <w:rsid w:val="006A0840"/>
    <w:rsid w:val="006A0CEC"/>
    <w:rsid w:val="006A0D55"/>
    <w:rsid w:val="006A12A4"/>
    <w:rsid w:val="006A1631"/>
    <w:rsid w:val="006A1987"/>
    <w:rsid w:val="006A1A4B"/>
    <w:rsid w:val="006A1CB3"/>
    <w:rsid w:val="006A2003"/>
    <w:rsid w:val="006A21FE"/>
    <w:rsid w:val="006A262B"/>
    <w:rsid w:val="006A263D"/>
    <w:rsid w:val="006A2D77"/>
    <w:rsid w:val="006A35D4"/>
    <w:rsid w:val="006A36FA"/>
    <w:rsid w:val="006A3B51"/>
    <w:rsid w:val="006A419C"/>
    <w:rsid w:val="006A4A61"/>
    <w:rsid w:val="006A4E04"/>
    <w:rsid w:val="006A5012"/>
    <w:rsid w:val="006A5104"/>
    <w:rsid w:val="006A53FD"/>
    <w:rsid w:val="006A576D"/>
    <w:rsid w:val="006A58AD"/>
    <w:rsid w:val="006A5C5E"/>
    <w:rsid w:val="006A5E3D"/>
    <w:rsid w:val="006A6473"/>
    <w:rsid w:val="006A69BE"/>
    <w:rsid w:val="006A6B85"/>
    <w:rsid w:val="006A7488"/>
    <w:rsid w:val="006A7504"/>
    <w:rsid w:val="006B08C1"/>
    <w:rsid w:val="006B111D"/>
    <w:rsid w:val="006B26EC"/>
    <w:rsid w:val="006B3010"/>
    <w:rsid w:val="006B341A"/>
    <w:rsid w:val="006B3C11"/>
    <w:rsid w:val="006B3C9A"/>
    <w:rsid w:val="006B3F34"/>
    <w:rsid w:val="006B4226"/>
    <w:rsid w:val="006B4E38"/>
    <w:rsid w:val="006B5866"/>
    <w:rsid w:val="006B5BB1"/>
    <w:rsid w:val="006B692C"/>
    <w:rsid w:val="006B69DF"/>
    <w:rsid w:val="006B769B"/>
    <w:rsid w:val="006C037C"/>
    <w:rsid w:val="006C0413"/>
    <w:rsid w:val="006C0464"/>
    <w:rsid w:val="006C05B0"/>
    <w:rsid w:val="006C06F4"/>
    <w:rsid w:val="006C0EAE"/>
    <w:rsid w:val="006C1097"/>
    <w:rsid w:val="006C12FD"/>
    <w:rsid w:val="006C17A6"/>
    <w:rsid w:val="006C2106"/>
    <w:rsid w:val="006C32C7"/>
    <w:rsid w:val="006C3D4B"/>
    <w:rsid w:val="006C42A9"/>
    <w:rsid w:val="006C4545"/>
    <w:rsid w:val="006C49F7"/>
    <w:rsid w:val="006C4E64"/>
    <w:rsid w:val="006C5212"/>
    <w:rsid w:val="006C5FE9"/>
    <w:rsid w:val="006C6058"/>
    <w:rsid w:val="006C6443"/>
    <w:rsid w:val="006C6675"/>
    <w:rsid w:val="006C7025"/>
    <w:rsid w:val="006C7E30"/>
    <w:rsid w:val="006C7E55"/>
    <w:rsid w:val="006D0841"/>
    <w:rsid w:val="006D128C"/>
    <w:rsid w:val="006D1A18"/>
    <w:rsid w:val="006D1A4D"/>
    <w:rsid w:val="006D3058"/>
    <w:rsid w:val="006D312F"/>
    <w:rsid w:val="006D3142"/>
    <w:rsid w:val="006D31A7"/>
    <w:rsid w:val="006D333B"/>
    <w:rsid w:val="006D3D4E"/>
    <w:rsid w:val="006D4E2C"/>
    <w:rsid w:val="006D52BD"/>
    <w:rsid w:val="006D5323"/>
    <w:rsid w:val="006D59CD"/>
    <w:rsid w:val="006D67B6"/>
    <w:rsid w:val="006D68E4"/>
    <w:rsid w:val="006D77C7"/>
    <w:rsid w:val="006D78BE"/>
    <w:rsid w:val="006E031C"/>
    <w:rsid w:val="006E0805"/>
    <w:rsid w:val="006E0924"/>
    <w:rsid w:val="006E0B29"/>
    <w:rsid w:val="006E0DBD"/>
    <w:rsid w:val="006E1A2E"/>
    <w:rsid w:val="006E1C6C"/>
    <w:rsid w:val="006E1FEC"/>
    <w:rsid w:val="006E242F"/>
    <w:rsid w:val="006E278F"/>
    <w:rsid w:val="006E284B"/>
    <w:rsid w:val="006E292D"/>
    <w:rsid w:val="006E3557"/>
    <w:rsid w:val="006E3998"/>
    <w:rsid w:val="006E3DDB"/>
    <w:rsid w:val="006E41E2"/>
    <w:rsid w:val="006E4207"/>
    <w:rsid w:val="006E578E"/>
    <w:rsid w:val="006E6519"/>
    <w:rsid w:val="006E748C"/>
    <w:rsid w:val="006E7854"/>
    <w:rsid w:val="006E7D85"/>
    <w:rsid w:val="006F0405"/>
    <w:rsid w:val="006F06E7"/>
    <w:rsid w:val="006F107A"/>
    <w:rsid w:val="006F14D6"/>
    <w:rsid w:val="006F1515"/>
    <w:rsid w:val="006F1B8E"/>
    <w:rsid w:val="006F1F75"/>
    <w:rsid w:val="006F20BF"/>
    <w:rsid w:val="006F254A"/>
    <w:rsid w:val="006F25E9"/>
    <w:rsid w:val="006F26B4"/>
    <w:rsid w:val="006F2962"/>
    <w:rsid w:val="006F3724"/>
    <w:rsid w:val="006F37F9"/>
    <w:rsid w:val="006F3D91"/>
    <w:rsid w:val="006F4176"/>
    <w:rsid w:val="006F4355"/>
    <w:rsid w:val="006F4503"/>
    <w:rsid w:val="006F4749"/>
    <w:rsid w:val="006F5381"/>
    <w:rsid w:val="006F55CD"/>
    <w:rsid w:val="006F58BD"/>
    <w:rsid w:val="006F5C59"/>
    <w:rsid w:val="006F5F40"/>
    <w:rsid w:val="006F7192"/>
    <w:rsid w:val="006F7372"/>
    <w:rsid w:val="006F7435"/>
    <w:rsid w:val="006F77BD"/>
    <w:rsid w:val="00700097"/>
    <w:rsid w:val="00700DF3"/>
    <w:rsid w:val="0070149B"/>
    <w:rsid w:val="007016E2"/>
    <w:rsid w:val="00701937"/>
    <w:rsid w:val="00702197"/>
    <w:rsid w:val="0070333D"/>
    <w:rsid w:val="00703AE3"/>
    <w:rsid w:val="007040A4"/>
    <w:rsid w:val="0070426E"/>
    <w:rsid w:val="0070466E"/>
    <w:rsid w:val="00704CE3"/>
    <w:rsid w:val="00705482"/>
    <w:rsid w:val="00705A29"/>
    <w:rsid w:val="00705C8C"/>
    <w:rsid w:val="007068BC"/>
    <w:rsid w:val="007068DE"/>
    <w:rsid w:val="00706EB8"/>
    <w:rsid w:val="00706F31"/>
    <w:rsid w:val="00707018"/>
    <w:rsid w:val="00707B7D"/>
    <w:rsid w:val="00707E73"/>
    <w:rsid w:val="00707E9D"/>
    <w:rsid w:val="0071016D"/>
    <w:rsid w:val="0071051B"/>
    <w:rsid w:val="007114B2"/>
    <w:rsid w:val="00711781"/>
    <w:rsid w:val="007127D0"/>
    <w:rsid w:val="00712C5E"/>
    <w:rsid w:val="00713012"/>
    <w:rsid w:val="00713819"/>
    <w:rsid w:val="007139F1"/>
    <w:rsid w:val="007141F2"/>
    <w:rsid w:val="00714C5F"/>
    <w:rsid w:val="00714E47"/>
    <w:rsid w:val="00715064"/>
    <w:rsid w:val="0071542E"/>
    <w:rsid w:val="007158C1"/>
    <w:rsid w:val="00715C8B"/>
    <w:rsid w:val="00715F91"/>
    <w:rsid w:val="00716067"/>
    <w:rsid w:val="0071662F"/>
    <w:rsid w:val="00716A32"/>
    <w:rsid w:val="00716B19"/>
    <w:rsid w:val="00716CFB"/>
    <w:rsid w:val="0071734B"/>
    <w:rsid w:val="00717F87"/>
    <w:rsid w:val="0072097B"/>
    <w:rsid w:val="00720AF0"/>
    <w:rsid w:val="0072108F"/>
    <w:rsid w:val="007217F3"/>
    <w:rsid w:val="00721DF0"/>
    <w:rsid w:val="00722B72"/>
    <w:rsid w:val="00722E80"/>
    <w:rsid w:val="00722FF3"/>
    <w:rsid w:val="00723267"/>
    <w:rsid w:val="00723337"/>
    <w:rsid w:val="00723B42"/>
    <w:rsid w:val="00724A18"/>
    <w:rsid w:val="00724D31"/>
    <w:rsid w:val="00724D4F"/>
    <w:rsid w:val="00724E8D"/>
    <w:rsid w:val="00725208"/>
    <w:rsid w:val="007258AE"/>
    <w:rsid w:val="00725915"/>
    <w:rsid w:val="00725A32"/>
    <w:rsid w:val="00725A36"/>
    <w:rsid w:val="00725C52"/>
    <w:rsid w:val="007266E5"/>
    <w:rsid w:val="007273C6"/>
    <w:rsid w:val="007276AD"/>
    <w:rsid w:val="00727D08"/>
    <w:rsid w:val="007302ED"/>
    <w:rsid w:val="0073115E"/>
    <w:rsid w:val="00732768"/>
    <w:rsid w:val="007329C4"/>
    <w:rsid w:val="00732A6E"/>
    <w:rsid w:val="00732B10"/>
    <w:rsid w:val="00733BE0"/>
    <w:rsid w:val="00734850"/>
    <w:rsid w:val="00734DCF"/>
    <w:rsid w:val="00734E34"/>
    <w:rsid w:val="00735BFD"/>
    <w:rsid w:val="007361E5"/>
    <w:rsid w:val="007365B1"/>
    <w:rsid w:val="00736CD1"/>
    <w:rsid w:val="00737273"/>
    <w:rsid w:val="0073750B"/>
    <w:rsid w:val="00737BC5"/>
    <w:rsid w:val="007402D7"/>
    <w:rsid w:val="007405E7"/>
    <w:rsid w:val="007410E8"/>
    <w:rsid w:val="00741F38"/>
    <w:rsid w:val="00743EF9"/>
    <w:rsid w:val="0074476A"/>
    <w:rsid w:val="00744ED4"/>
    <w:rsid w:val="0074527D"/>
    <w:rsid w:val="007452B2"/>
    <w:rsid w:val="007454B5"/>
    <w:rsid w:val="00746258"/>
    <w:rsid w:val="007468BB"/>
    <w:rsid w:val="00746951"/>
    <w:rsid w:val="00746DF4"/>
    <w:rsid w:val="0074752A"/>
    <w:rsid w:val="007476A5"/>
    <w:rsid w:val="00747BB1"/>
    <w:rsid w:val="00747C4C"/>
    <w:rsid w:val="00747CBA"/>
    <w:rsid w:val="0075018D"/>
    <w:rsid w:val="00750617"/>
    <w:rsid w:val="007509AB"/>
    <w:rsid w:val="00751083"/>
    <w:rsid w:val="00751275"/>
    <w:rsid w:val="00751455"/>
    <w:rsid w:val="00751576"/>
    <w:rsid w:val="0075161E"/>
    <w:rsid w:val="0075187D"/>
    <w:rsid w:val="00751DDA"/>
    <w:rsid w:val="00751ECE"/>
    <w:rsid w:val="00751F1C"/>
    <w:rsid w:val="0075227C"/>
    <w:rsid w:val="00752B4D"/>
    <w:rsid w:val="00752B82"/>
    <w:rsid w:val="007533A7"/>
    <w:rsid w:val="00753607"/>
    <w:rsid w:val="0075381D"/>
    <w:rsid w:val="007546E5"/>
    <w:rsid w:val="00754884"/>
    <w:rsid w:val="007551A1"/>
    <w:rsid w:val="00755743"/>
    <w:rsid w:val="00755931"/>
    <w:rsid w:val="00756730"/>
    <w:rsid w:val="00757458"/>
    <w:rsid w:val="00757CEE"/>
    <w:rsid w:val="00757DFB"/>
    <w:rsid w:val="00757F52"/>
    <w:rsid w:val="00760690"/>
    <w:rsid w:val="00760718"/>
    <w:rsid w:val="00760D13"/>
    <w:rsid w:val="00760D61"/>
    <w:rsid w:val="00760ED5"/>
    <w:rsid w:val="00761498"/>
    <w:rsid w:val="00761593"/>
    <w:rsid w:val="00762A98"/>
    <w:rsid w:val="00762C9D"/>
    <w:rsid w:val="00763111"/>
    <w:rsid w:val="00763114"/>
    <w:rsid w:val="007639DD"/>
    <w:rsid w:val="00763C65"/>
    <w:rsid w:val="00764016"/>
    <w:rsid w:val="0076431E"/>
    <w:rsid w:val="007643FB"/>
    <w:rsid w:val="0076483F"/>
    <w:rsid w:val="00764945"/>
    <w:rsid w:val="007652F0"/>
    <w:rsid w:val="00765461"/>
    <w:rsid w:val="00765CF8"/>
    <w:rsid w:val="00765E72"/>
    <w:rsid w:val="00766DF5"/>
    <w:rsid w:val="00766FF0"/>
    <w:rsid w:val="007670E1"/>
    <w:rsid w:val="007674F4"/>
    <w:rsid w:val="007703F5"/>
    <w:rsid w:val="00771384"/>
    <w:rsid w:val="00771720"/>
    <w:rsid w:val="0077234A"/>
    <w:rsid w:val="00772857"/>
    <w:rsid w:val="007728BD"/>
    <w:rsid w:val="00772A94"/>
    <w:rsid w:val="00772C13"/>
    <w:rsid w:val="0077332A"/>
    <w:rsid w:val="00773664"/>
    <w:rsid w:val="007736F9"/>
    <w:rsid w:val="00773DA5"/>
    <w:rsid w:val="00774BF2"/>
    <w:rsid w:val="0077558E"/>
    <w:rsid w:val="00776478"/>
    <w:rsid w:val="00776D95"/>
    <w:rsid w:val="00776E9D"/>
    <w:rsid w:val="0077700F"/>
    <w:rsid w:val="007770D0"/>
    <w:rsid w:val="007770F8"/>
    <w:rsid w:val="00777357"/>
    <w:rsid w:val="0077772E"/>
    <w:rsid w:val="00777A8F"/>
    <w:rsid w:val="00777AE3"/>
    <w:rsid w:val="00777DEF"/>
    <w:rsid w:val="00777EC9"/>
    <w:rsid w:val="0078009E"/>
    <w:rsid w:val="0078040C"/>
    <w:rsid w:val="007811CB"/>
    <w:rsid w:val="007813AB"/>
    <w:rsid w:val="00782268"/>
    <w:rsid w:val="00782C76"/>
    <w:rsid w:val="00782CC0"/>
    <w:rsid w:val="00782F9B"/>
    <w:rsid w:val="00783014"/>
    <w:rsid w:val="00783106"/>
    <w:rsid w:val="007832E4"/>
    <w:rsid w:val="00783599"/>
    <w:rsid w:val="00783C80"/>
    <w:rsid w:val="00783F9A"/>
    <w:rsid w:val="0078405C"/>
    <w:rsid w:val="0078430F"/>
    <w:rsid w:val="007844D3"/>
    <w:rsid w:val="007849BD"/>
    <w:rsid w:val="00784CF3"/>
    <w:rsid w:val="00784D59"/>
    <w:rsid w:val="00784E87"/>
    <w:rsid w:val="00785203"/>
    <w:rsid w:val="00785868"/>
    <w:rsid w:val="00786970"/>
    <w:rsid w:val="00787104"/>
    <w:rsid w:val="00787205"/>
    <w:rsid w:val="0078765B"/>
    <w:rsid w:val="00787904"/>
    <w:rsid w:val="00787F40"/>
    <w:rsid w:val="00790A42"/>
    <w:rsid w:val="00790E09"/>
    <w:rsid w:val="00791019"/>
    <w:rsid w:val="00791487"/>
    <w:rsid w:val="00792CE4"/>
    <w:rsid w:val="00792D18"/>
    <w:rsid w:val="0079329C"/>
    <w:rsid w:val="00793583"/>
    <w:rsid w:val="00793870"/>
    <w:rsid w:val="00793933"/>
    <w:rsid w:val="00793CFF"/>
    <w:rsid w:val="00794888"/>
    <w:rsid w:val="00794B0F"/>
    <w:rsid w:val="00794C8C"/>
    <w:rsid w:val="00794DB1"/>
    <w:rsid w:val="007953A6"/>
    <w:rsid w:val="007957E2"/>
    <w:rsid w:val="00795AF0"/>
    <w:rsid w:val="00796544"/>
    <w:rsid w:val="00796877"/>
    <w:rsid w:val="00796BC0"/>
    <w:rsid w:val="00796C9C"/>
    <w:rsid w:val="00796CF6"/>
    <w:rsid w:val="00796DAB"/>
    <w:rsid w:val="0079782E"/>
    <w:rsid w:val="00797CCC"/>
    <w:rsid w:val="007A017A"/>
    <w:rsid w:val="007A041A"/>
    <w:rsid w:val="007A0532"/>
    <w:rsid w:val="007A08D8"/>
    <w:rsid w:val="007A0BCA"/>
    <w:rsid w:val="007A0FD2"/>
    <w:rsid w:val="007A117D"/>
    <w:rsid w:val="007A1608"/>
    <w:rsid w:val="007A1640"/>
    <w:rsid w:val="007A1906"/>
    <w:rsid w:val="007A1937"/>
    <w:rsid w:val="007A1DB0"/>
    <w:rsid w:val="007A231E"/>
    <w:rsid w:val="007A2734"/>
    <w:rsid w:val="007A2778"/>
    <w:rsid w:val="007A2B58"/>
    <w:rsid w:val="007A2FC8"/>
    <w:rsid w:val="007A313E"/>
    <w:rsid w:val="007A331A"/>
    <w:rsid w:val="007A3688"/>
    <w:rsid w:val="007A3C9D"/>
    <w:rsid w:val="007A3D7A"/>
    <w:rsid w:val="007A4E96"/>
    <w:rsid w:val="007A5189"/>
    <w:rsid w:val="007A5967"/>
    <w:rsid w:val="007A5AAE"/>
    <w:rsid w:val="007A6384"/>
    <w:rsid w:val="007A64AB"/>
    <w:rsid w:val="007A7E97"/>
    <w:rsid w:val="007B05F6"/>
    <w:rsid w:val="007B1008"/>
    <w:rsid w:val="007B11B2"/>
    <w:rsid w:val="007B1475"/>
    <w:rsid w:val="007B19BC"/>
    <w:rsid w:val="007B1D26"/>
    <w:rsid w:val="007B1D64"/>
    <w:rsid w:val="007B1F29"/>
    <w:rsid w:val="007B2207"/>
    <w:rsid w:val="007B2DC1"/>
    <w:rsid w:val="007B2F82"/>
    <w:rsid w:val="007B3168"/>
    <w:rsid w:val="007B411F"/>
    <w:rsid w:val="007B513D"/>
    <w:rsid w:val="007B581E"/>
    <w:rsid w:val="007B5A2F"/>
    <w:rsid w:val="007B5C4A"/>
    <w:rsid w:val="007B686A"/>
    <w:rsid w:val="007B692D"/>
    <w:rsid w:val="007B75AE"/>
    <w:rsid w:val="007B797F"/>
    <w:rsid w:val="007B7EB2"/>
    <w:rsid w:val="007B7EF0"/>
    <w:rsid w:val="007C076E"/>
    <w:rsid w:val="007C0E58"/>
    <w:rsid w:val="007C1771"/>
    <w:rsid w:val="007C2899"/>
    <w:rsid w:val="007C3072"/>
    <w:rsid w:val="007C3483"/>
    <w:rsid w:val="007C3555"/>
    <w:rsid w:val="007C390E"/>
    <w:rsid w:val="007C3AA4"/>
    <w:rsid w:val="007C3ABA"/>
    <w:rsid w:val="007C3BF2"/>
    <w:rsid w:val="007C434F"/>
    <w:rsid w:val="007C484E"/>
    <w:rsid w:val="007C497F"/>
    <w:rsid w:val="007C4B17"/>
    <w:rsid w:val="007C4B62"/>
    <w:rsid w:val="007C4CE0"/>
    <w:rsid w:val="007C558A"/>
    <w:rsid w:val="007C5D05"/>
    <w:rsid w:val="007C5EF0"/>
    <w:rsid w:val="007C6908"/>
    <w:rsid w:val="007C6DD0"/>
    <w:rsid w:val="007C6F0C"/>
    <w:rsid w:val="007C70C8"/>
    <w:rsid w:val="007C7559"/>
    <w:rsid w:val="007C7993"/>
    <w:rsid w:val="007C7BF4"/>
    <w:rsid w:val="007C7C8C"/>
    <w:rsid w:val="007C7DA3"/>
    <w:rsid w:val="007D041B"/>
    <w:rsid w:val="007D043D"/>
    <w:rsid w:val="007D0882"/>
    <w:rsid w:val="007D0BD3"/>
    <w:rsid w:val="007D0F72"/>
    <w:rsid w:val="007D11BA"/>
    <w:rsid w:val="007D1814"/>
    <w:rsid w:val="007D20C3"/>
    <w:rsid w:val="007D26CC"/>
    <w:rsid w:val="007D2E94"/>
    <w:rsid w:val="007D326B"/>
    <w:rsid w:val="007D35E0"/>
    <w:rsid w:val="007D3A2C"/>
    <w:rsid w:val="007D41D0"/>
    <w:rsid w:val="007D4C2E"/>
    <w:rsid w:val="007D4F41"/>
    <w:rsid w:val="007D54A8"/>
    <w:rsid w:val="007D56CC"/>
    <w:rsid w:val="007D64FF"/>
    <w:rsid w:val="007D6603"/>
    <w:rsid w:val="007D6A69"/>
    <w:rsid w:val="007D6E98"/>
    <w:rsid w:val="007D7D0F"/>
    <w:rsid w:val="007D7DC6"/>
    <w:rsid w:val="007E008B"/>
    <w:rsid w:val="007E02CE"/>
    <w:rsid w:val="007E0679"/>
    <w:rsid w:val="007E0798"/>
    <w:rsid w:val="007E0D52"/>
    <w:rsid w:val="007E1077"/>
    <w:rsid w:val="007E12D3"/>
    <w:rsid w:val="007E159D"/>
    <w:rsid w:val="007E1644"/>
    <w:rsid w:val="007E17EE"/>
    <w:rsid w:val="007E1A9F"/>
    <w:rsid w:val="007E1AEB"/>
    <w:rsid w:val="007E2323"/>
    <w:rsid w:val="007E2556"/>
    <w:rsid w:val="007E260C"/>
    <w:rsid w:val="007E2675"/>
    <w:rsid w:val="007E2A03"/>
    <w:rsid w:val="007E2A07"/>
    <w:rsid w:val="007E2A2F"/>
    <w:rsid w:val="007E3228"/>
    <w:rsid w:val="007E3321"/>
    <w:rsid w:val="007E3467"/>
    <w:rsid w:val="007E36CD"/>
    <w:rsid w:val="007E3994"/>
    <w:rsid w:val="007E3D7E"/>
    <w:rsid w:val="007E3DE0"/>
    <w:rsid w:val="007E4488"/>
    <w:rsid w:val="007E46DC"/>
    <w:rsid w:val="007E46E6"/>
    <w:rsid w:val="007E4E56"/>
    <w:rsid w:val="007E4E90"/>
    <w:rsid w:val="007E599D"/>
    <w:rsid w:val="007E5F28"/>
    <w:rsid w:val="007E60F9"/>
    <w:rsid w:val="007E64F7"/>
    <w:rsid w:val="007E66D0"/>
    <w:rsid w:val="007E692A"/>
    <w:rsid w:val="007E6C77"/>
    <w:rsid w:val="007E7414"/>
    <w:rsid w:val="007E751D"/>
    <w:rsid w:val="007E78E2"/>
    <w:rsid w:val="007E7DCF"/>
    <w:rsid w:val="007F0635"/>
    <w:rsid w:val="007F0722"/>
    <w:rsid w:val="007F0B8D"/>
    <w:rsid w:val="007F1CA4"/>
    <w:rsid w:val="007F22B2"/>
    <w:rsid w:val="007F2434"/>
    <w:rsid w:val="007F24EB"/>
    <w:rsid w:val="007F3504"/>
    <w:rsid w:val="007F39B8"/>
    <w:rsid w:val="007F3F40"/>
    <w:rsid w:val="007F45B5"/>
    <w:rsid w:val="007F4C11"/>
    <w:rsid w:val="007F4C96"/>
    <w:rsid w:val="007F4DED"/>
    <w:rsid w:val="007F657D"/>
    <w:rsid w:val="007F7292"/>
    <w:rsid w:val="007F74BD"/>
    <w:rsid w:val="007F7923"/>
    <w:rsid w:val="007F7A6C"/>
    <w:rsid w:val="007F7B92"/>
    <w:rsid w:val="008000E8"/>
    <w:rsid w:val="008002FE"/>
    <w:rsid w:val="0080078A"/>
    <w:rsid w:val="0080093B"/>
    <w:rsid w:val="008016E5"/>
    <w:rsid w:val="008019FA"/>
    <w:rsid w:val="00801B9B"/>
    <w:rsid w:val="00801D29"/>
    <w:rsid w:val="008021F3"/>
    <w:rsid w:val="00802776"/>
    <w:rsid w:val="00802EE6"/>
    <w:rsid w:val="008030DB"/>
    <w:rsid w:val="00803496"/>
    <w:rsid w:val="00803DAA"/>
    <w:rsid w:val="008045BE"/>
    <w:rsid w:val="008045FF"/>
    <w:rsid w:val="00805576"/>
    <w:rsid w:val="00805974"/>
    <w:rsid w:val="0080611A"/>
    <w:rsid w:val="008063BF"/>
    <w:rsid w:val="00806FD3"/>
    <w:rsid w:val="00807044"/>
    <w:rsid w:val="00807191"/>
    <w:rsid w:val="0080739E"/>
    <w:rsid w:val="00807987"/>
    <w:rsid w:val="00807B03"/>
    <w:rsid w:val="008100AD"/>
    <w:rsid w:val="00810159"/>
    <w:rsid w:val="0081046B"/>
    <w:rsid w:val="008104E7"/>
    <w:rsid w:val="00810873"/>
    <w:rsid w:val="00810C56"/>
    <w:rsid w:val="00810DCB"/>
    <w:rsid w:val="008110EB"/>
    <w:rsid w:val="0081162A"/>
    <w:rsid w:val="00811B53"/>
    <w:rsid w:val="00811D26"/>
    <w:rsid w:val="00811F17"/>
    <w:rsid w:val="00811FE4"/>
    <w:rsid w:val="0081212D"/>
    <w:rsid w:val="00812AB6"/>
    <w:rsid w:val="00812C6F"/>
    <w:rsid w:val="00812CBE"/>
    <w:rsid w:val="00812DF6"/>
    <w:rsid w:val="008130C4"/>
    <w:rsid w:val="00813118"/>
    <w:rsid w:val="0081401F"/>
    <w:rsid w:val="008143C7"/>
    <w:rsid w:val="008144E4"/>
    <w:rsid w:val="008145D7"/>
    <w:rsid w:val="0081476E"/>
    <w:rsid w:val="008147E2"/>
    <w:rsid w:val="00814E8A"/>
    <w:rsid w:val="008151A6"/>
    <w:rsid w:val="00815D15"/>
    <w:rsid w:val="00816434"/>
    <w:rsid w:val="0081654A"/>
    <w:rsid w:val="00816A26"/>
    <w:rsid w:val="00816EFA"/>
    <w:rsid w:val="00817047"/>
    <w:rsid w:val="0081733D"/>
    <w:rsid w:val="008179E3"/>
    <w:rsid w:val="00817CC6"/>
    <w:rsid w:val="00820037"/>
    <w:rsid w:val="00820143"/>
    <w:rsid w:val="00820805"/>
    <w:rsid w:val="00820C69"/>
    <w:rsid w:val="00820C98"/>
    <w:rsid w:val="0082134E"/>
    <w:rsid w:val="00821567"/>
    <w:rsid w:val="00821639"/>
    <w:rsid w:val="00821A6F"/>
    <w:rsid w:val="00821C16"/>
    <w:rsid w:val="008230A0"/>
    <w:rsid w:val="008232FB"/>
    <w:rsid w:val="00823912"/>
    <w:rsid w:val="008248D8"/>
    <w:rsid w:val="00825728"/>
    <w:rsid w:val="008266FB"/>
    <w:rsid w:val="008269A9"/>
    <w:rsid w:val="00826E96"/>
    <w:rsid w:val="00826EE8"/>
    <w:rsid w:val="0082739B"/>
    <w:rsid w:val="00827A31"/>
    <w:rsid w:val="008304E7"/>
    <w:rsid w:val="00830502"/>
    <w:rsid w:val="0083096D"/>
    <w:rsid w:val="00830C56"/>
    <w:rsid w:val="008315ED"/>
    <w:rsid w:val="0083203D"/>
    <w:rsid w:val="00833546"/>
    <w:rsid w:val="00833564"/>
    <w:rsid w:val="00833A21"/>
    <w:rsid w:val="00833E88"/>
    <w:rsid w:val="008350E9"/>
    <w:rsid w:val="0083548C"/>
    <w:rsid w:val="00835804"/>
    <w:rsid w:val="008358FD"/>
    <w:rsid w:val="00835A7A"/>
    <w:rsid w:val="00835D59"/>
    <w:rsid w:val="00836102"/>
    <w:rsid w:val="00836349"/>
    <w:rsid w:val="00836635"/>
    <w:rsid w:val="00836B45"/>
    <w:rsid w:val="00836B85"/>
    <w:rsid w:val="00836D3F"/>
    <w:rsid w:val="008370A4"/>
    <w:rsid w:val="00837197"/>
    <w:rsid w:val="00837DE6"/>
    <w:rsid w:val="00840B85"/>
    <w:rsid w:val="00840B95"/>
    <w:rsid w:val="00840C21"/>
    <w:rsid w:val="00841518"/>
    <w:rsid w:val="008423DC"/>
    <w:rsid w:val="00842573"/>
    <w:rsid w:val="0084330D"/>
    <w:rsid w:val="00843ABD"/>
    <w:rsid w:val="00843D4A"/>
    <w:rsid w:val="0084487E"/>
    <w:rsid w:val="00844F99"/>
    <w:rsid w:val="00845845"/>
    <w:rsid w:val="00846AE5"/>
    <w:rsid w:val="00847104"/>
    <w:rsid w:val="00847503"/>
    <w:rsid w:val="008475FD"/>
    <w:rsid w:val="00847943"/>
    <w:rsid w:val="00847A34"/>
    <w:rsid w:val="00847DB3"/>
    <w:rsid w:val="0085033C"/>
    <w:rsid w:val="008507E0"/>
    <w:rsid w:val="00850B55"/>
    <w:rsid w:val="00850BA4"/>
    <w:rsid w:val="00851351"/>
    <w:rsid w:val="008518E1"/>
    <w:rsid w:val="00851941"/>
    <w:rsid w:val="00851DC0"/>
    <w:rsid w:val="00851E03"/>
    <w:rsid w:val="00852864"/>
    <w:rsid w:val="00852C63"/>
    <w:rsid w:val="00852D86"/>
    <w:rsid w:val="008530F1"/>
    <w:rsid w:val="008536CA"/>
    <w:rsid w:val="00853760"/>
    <w:rsid w:val="00853869"/>
    <w:rsid w:val="00853AA8"/>
    <w:rsid w:val="00853D2F"/>
    <w:rsid w:val="0085475E"/>
    <w:rsid w:val="00854A59"/>
    <w:rsid w:val="00854C58"/>
    <w:rsid w:val="008551D9"/>
    <w:rsid w:val="00855239"/>
    <w:rsid w:val="008554A7"/>
    <w:rsid w:val="008556D6"/>
    <w:rsid w:val="00855814"/>
    <w:rsid w:val="00855D44"/>
    <w:rsid w:val="00855E51"/>
    <w:rsid w:val="00856906"/>
    <w:rsid w:val="00856E16"/>
    <w:rsid w:val="00856E28"/>
    <w:rsid w:val="0085751C"/>
    <w:rsid w:val="008576A3"/>
    <w:rsid w:val="008578AC"/>
    <w:rsid w:val="00857A5C"/>
    <w:rsid w:val="00857CC6"/>
    <w:rsid w:val="00860497"/>
    <w:rsid w:val="0086086A"/>
    <w:rsid w:val="00860D82"/>
    <w:rsid w:val="00861278"/>
    <w:rsid w:val="00861918"/>
    <w:rsid w:val="0086197E"/>
    <w:rsid w:val="00861D92"/>
    <w:rsid w:val="008627F6"/>
    <w:rsid w:val="00862C84"/>
    <w:rsid w:val="00862DE2"/>
    <w:rsid w:val="00863424"/>
    <w:rsid w:val="008635D4"/>
    <w:rsid w:val="00863861"/>
    <w:rsid w:val="00863A5B"/>
    <w:rsid w:val="00864814"/>
    <w:rsid w:val="00864C46"/>
    <w:rsid w:val="00864CD8"/>
    <w:rsid w:val="00865698"/>
    <w:rsid w:val="0086591D"/>
    <w:rsid w:val="00865EEE"/>
    <w:rsid w:val="008661CC"/>
    <w:rsid w:val="0086642F"/>
    <w:rsid w:val="008665E7"/>
    <w:rsid w:val="008666AB"/>
    <w:rsid w:val="0086672D"/>
    <w:rsid w:val="00866AFD"/>
    <w:rsid w:val="00866C82"/>
    <w:rsid w:val="00867158"/>
    <w:rsid w:val="00867696"/>
    <w:rsid w:val="00867841"/>
    <w:rsid w:val="00870759"/>
    <w:rsid w:val="008708DE"/>
    <w:rsid w:val="00871090"/>
    <w:rsid w:val="00871322"/>
    <w:rsid w:val="0087192F"/>
    <w:rsid w:val="00871AB6"/>
    <w:rsid w:val="00871B2F"/>
    <w:rsid w:val="0087209A"/>
    <w:rsid w:val="008720EE"/>
    <w:rsid w:val="008726BB"/>
    <w:rsid w:val="00872ADA"/>
    <w:rsid w:val="0087304A"/>
    <w:rsid w:val="008731BD"/>
    <w:rsid w:val="008734F7"/>
    <w:rsid w:val="00873DAB"/>
    <w:rsid w:val="00874109"/>
    <w:rsid w:val="008755DC"/>
    <w:rsid w:val="00875F46"/>
    <w:rsid w:val="00876491"/>
    <w:rsid w:val="008764EB"/>
    <w:rsid w:val="008766B3"/>
    <w:rsid w:val="00876942"/>
    <w:rsid w:val="008769DC"/>
    <w:rsid w:val="00876E47"/>
    <w:rsid w:val="00877B73"/>
    <w:rsid w:val="00880779"/>
    <w:rsid w:val="0088088C"/>
    <w:rsid w:val="00880A3E"/>
    <w:rsid w:val="0088130E"/>
    <w:rsid w:val="00881795"/>
    <w:rsid w:val="00881926"/>
    <w:rsid w:val="00882522"/>
    <w:rsid w:val="00882A09"/>
    <w:rsid w:val="00882C6D"/>
    <w:rsid w:val="008831DA"/>
    <w:rsid w:val="00883594"/>
    <w:rsid w:val="008837E2"/>
    <w:rsid w:val="00883955"/>
    <w:rsid w:val="00883E4A"/>
    <w:rsid w:val="00883E91"/>
    <w:rsid w:val="008841A4"/>
    <w:rsid w:val="008851B1"/>
    <w:rsid w:val="00885509"/>
    <w:rsid w:val="00885F66"/>
    <w:rsid w:val="00885F99"/>
    <w:rsid w:val="00886213"/>
    <w:rsid w:val="0088650C"/>
    <w:rsid w:val="0088697E"/>
    <w:rsid w:val="00886BB5"/>
    <w:rsid w:val="008871D0"/>
    <w:rsid w:val="00887890"/>
    <w:rsid w:val="00887C1F"/>
    <w:rsid w:val="00887C85"/>
    <w:rsid w:val="00887D3C"/>
    <w:rsid w:val="008907D1"/>
    <w:rsid w:val="00890AF3"/>
    <w:rsid w:val="00891293"/>
    <w:rsid w:val="00891351"/>
    <w:rsid w:val="00891389"/>
    <w:rsid w:val="0089150D"/>
    <w:rsid w:val="00891B26"/>
    <w:rsid w:val="008920E0"/>
    <w:rsid w:val="00892B87"/>
    <w:rsid w:val="0089333B"/>
    <w:rsid w:val="00893B59"/>
    <w:rsid w:val="00893C16"/>
    <w:rsid w:val="008943C9"/>
    <w:rsid w:val="00895537"/>
    <w:rsid w:val="0089589E"/>
    <w:rsid w:val="008962EE"/>
    <w:rsid w:val="00896581"/>
    <w:rsid w:val="00896DA0"/>
    <w:rsid w:val="00896EFB"/>
    <w:rsid w:val="0089730C"/>
    <w:rsid w:val="008978E3"/>
    <w:rsid w:val="008A0076"/>
    <w:rsid w:val="008A09CF"/>
    <w:rsid w:val="008A14C9"/>
    <w:rsid w:val="008A1C79"/>
    <w:rsid w:val="008A2074"/>
    <w:rsid w:val="008A2251"/>
    <w:rsid w:val="008A2537"/>
    <w:rsid w:val="008A2755"/>
    <w:rsid w:val="008A28A8"/>
    <w:rsid w:val="008A3905"/>
    <w:rsid w:val="008A3929"/>
    <w:rsid w:val="008A3EEA"/>
    <w:rsid w:val="008A4CBB"/>
    <w:rsid w:val="008A52AC"/>
    <w:rsid w:val="008A5719"/>
    <w:rsid w:val="008A57A9"/>
    <w:rsid w:val="008A5914"/>
    <w:rsid w:val="008A5F1B"/>
    <w:rsid w:val="008A6697"/>
    <w:rsid w:val="008A6C76"/>
    <w:rsid w:val="008A745C"/>
    <w:rsid w:val="008A7875"/>
    <w:rsid w:val="008A7934"/>
    <w:rsid w:val="008B0063"/>
    <w:rsid w:val="008B0AF7"/>
    <w:rsid w:val="008B0DDE"/>
    <w:rsid w:val="008B0DF0"/>
    <w:rsid w:val="008B0EB0"/>
    <w:rsid w:val="008B15ED"/>
    <w:rsid w:val="008B1757"/>
    <w:rsid w:val="008B176C"/>
    <w:rsid w:val="008B1A97"/>
    <w:rsid w:val="008B1CA3"/>
    <w:rsid w:val="008B2F4B"/>
    <w:rsid w:val="008B3553"/>
    <w:rsid w:val="008B362F"/>
    <w:rsid w:val="008B3917"/>
    <w:rsid w:val="008B3ADA"/>
    <w:rsid w:val="008B3C97"/>
    <w:rsid w:val="008B47BA"/>
    <w:rsid w:val="008B49CC"/>
    <w:rsid w:val="008B5561"/>
    <w:rsid w:val="008B55A5"/>
    <w:rsid w:val="008B55BC"/>
    <w:rsid w:val="008B5B2C"/>
    <w:rsid w:val="008B6731"/>
    <w:rsid w:val="008B6B49"/>
    <w:rsid w:val="008B6CE3"/>
    <w:rsid w:val="008B7584"/>
    <w:rsid w:val="008B7894"/>
    <w:rsid w:val="008C015D"/>
    <w:rsid w:val="008C036A"/>
    <w:rsid w:val="008C0410"/>
    <w:rsid w:val="008C0562"/>
    <w:rsid w:val="008C061E"/>
    <w:rsid w:val="008C0900"/>
    <w:rsid w:val="008C0915"/>
    <w:rsid w:val="008C0DFA"/>
    <w:rsid w:val="008C1824"/>
    <w:rsid w:val="008C18AC"/>
    <w:rsid w:val="008C1936"/>
    <w:rsid w:val="008C2880"/>
    <w:rsid w:val="008C2DC8"/>
    <w:rsid w:val="008C2FC2"/>
    <w:rsid w:val="008C2FC5"/>
    <w:rsid w:val="008C3B66"/>
    <w:rsid w:val="008C567D"/>
    <w:rsid w:val="008C5DC4"/>
    <w:rsid w:val="008C636F"/>
    <w:rsid w:val="008C6873"/>
    <w:rsid w:val="008C6C63"/>
    <w:rsid w:val="008C6F80"/>
    <w:rsid w:val="008C716E"/>
    <w:rsid w:val="008C76C0"/>
    <w:rsid w:val="008C7D8B"/>
    <w:rsid w:val="008C7FA9"/>
    <w:rsid w:val="008D046F"/>
    <w:rsid w:val="008D0BBB"/>
    <w:rsid w:val="008D0D25"/>
    <w:rsid w:val="008D14C3"/>
    <w:rsid w:val="008D14CC"/>
    <w:rsid w:val="008D16D6"/>
    <w:rsid w:val="008D1F29"/>
    <w:rsid w:val="008D20C6"/>
    <w:rsid w:val="008D2C45"/>
    <w:rsid w:val="008D37D7"/>
    <w:rsid w:val="008D3C12"/>
    <w:rsid w:val="008D43FB"/>
    <w:rsid w:val="008D47EA"/>
    <w:rsid w:val="008D48B5"/>
    <w:rsid w:val="008D54F2"/>
    <w:rsid w:val="008D5500"/>
    <w:rsid w:val="008D6090"/>
    <w:rsid w:val="008D60B6"/>
    <w:rsid w:val="008D6200"/>
    <w:rsid w:val="008D6C8D"/>
    <w:rsid w:val="008D6D88"/>
    <w:rsid w:val="008D7379"/>
    <w:rsid w:val="008D75A7"/>
    <w:rsid w:val="008D79D7"/>
    <w:rsid w:val="008D7B3B"/>
    <w:rsid w:val="008E007F"/>
    <w:rsid w:val="008E01C5"/>
    <w:rsid w:val="008E055C"/>
    <w:rsid w:val="008E0EB6"/>
    <w:rsid w:val="008E1390"/>
    <w:rsid w:val="008E13D2"/>
    <w:rsid w:val="008E1459"/>
    <w:rsid w:val="008E15FE"/>
    <w:rsid w:val="008E1648"/>
    <w:rsid w:val="008E18A7"/>
    <w:rsid w:val="008E1BDC"/>
    <w:rsid w:val="008E1F5E"/>
    <w:rsid w:val="008E20BE"/>
    <w:rsid w:val="008E2127"/>
    <w:rsid w:val="008E2AC0"/>
    <w:rsid w:val="008E2BE3"/>
    <w:rsid w:val="008E2F4E"/>
    <w:rsid w:val="008E38C2"/>
    <w:rsid w:val="008E4B01"/>
    <w:rsid w:val="008E5660"/>
    <w:rsid w:val="008E59FE"/>
    <w:rsid w:val="008E5CEB"/>
    <w:rsid w:val="008E5F95"/>
    <w:rsid w:val="008E61B0"/>
    <w:rsid w:val="008E6367"/>
    <w:rsid w:val="008E657C"/>
    <w:rsid w:val="008E69AE"/>
    <w:rsid w:val="008E6EF6"/>
    <w:rsid w:val="008E74C0"/>
    <w:rsid w:val="008E7555"/>
    <w:rsid w:val="008E755D"/>
    <w:rsid w:val="008E77E0"/>
    <w:rsid w:val="008E7A18"/>
    <w:rsid w:val="008E7EE8"/>
    <w:rsid w:val="008F046D"/>
    <w:rsid w:val="008F17AE"/>
    <w:rsid w:val="008F19D0"/>
    <w:rsid w:val="008F1A0D"/>
    <w:rsid w:val="008F1DC3"/>
    <w:rsid w:val="008F2025"/>
    <w:rsid w:val="008F2628"/>
    <w:rsid w:val="008F288F"/>
    <w:rsid w:val="008F2F45"/>
    <w:rsid w:val="008F30D5"/>
    <w:rsid w:val="008F33E8"/>
    <w:rsid w:val="008F381C"/>
    <w:rsid w:val="008F3FA9"/>
    <w:rsid w:val="008F496D"/>
    <w:rsid w:val="008F4F93"/>
    <w:rsid w:val="008F51FE"/>
    <w:rsid w:val="008F5963"/>
    <w:rsid w:val="008F5A4D"/>
    <w:rsid w:val="008F5D3A"/>
    <w:rsid w:val="008F69DD"/>
    <w:rsid w:val="008F6BCC"/>
    <w:rsid w:val="008F7301"/>
    <w:rsid w:val="008F7C8C"/>
    <w:rsid w:val="008F7D2E"/>
    <w:rsid w:val="009003DC"/>
    <w:rsid w:val="00901900"/>
    <w:rsid w:val="00902F7B"/>
    <w:rsid w:val="00903A34"/>
    <w:rsid w:val="00903B84"/>
    <w:rsid w:val="009043DA"/>
    <w:rsid w:val="00904779"/>
    <w:rsid w:val="0090525D"/>
    <w:rsid w:val="00905324"/>
    <w:rsid w:val="009056FA"/>
    <w:rsid w:val="00905F9B"/>
    <w:rsid w:val="0090620D"/>
    <w:rsid w:val="0090654B"/>
    <w:rsid w:val="00906B95"/>
    <w:rsid w:val="00906CA7"/>
    <w:rsid w:val="0090751A"/>
    <w:rsid w:val="00907B78"/>
    <w:rsid w:val="00910496"/>
    <w:rsid w:val="00910C0E"/>
    <w:rsid w:val="00910CA8"/>
    <w:rsid w:val="00911340"/>
    <w:rsid w:val="009113F4"/>
    <w:rsid w:val="0091198E"/>
    <w:rsid w:val="009119FC"/>
    <w:rsid w:val="00911F3B"/>
    <w:rsid w:val="0091201C"/>
    <w:rsid w:val="00912168"/>
    <w:rsid w:val="009125A7"/>
    <w:rsid w:val="009125F1"/>
    <w:rsid w:val="009126F6"/>
    <w:rsid w:val="009127A4"/>
    <w:rsid w:val="00912C41"/>
    <w:rsid w:val="009132E7"/>
    <w:rsid w:val="00913498"/>
    <w:rsid w:val="00913733"/>
    <w:rsid w:val="00913D0F"/>
    <w:rsid w:val="009140B4"/>
    <w:rsid w:val="00914471"/>
    <w:rsid w:val="00914547"/>
    <w:rsid w:val="00914746"/>
    <w:rsid w:val="00914AFF"/>
    <w:rsid w:val="009150F5"/>
    <w:rsid w:val="00915740"/>
    <w:rsid w:val="00915FC6"/>
    <w:rsid w:val="009167D7"/>
    <w:rsid w:val="00917293"/>
    <w:rsid w:val="00917735"/>
    <w:rsid w:val="009179C6"/>
    <w:rsid w:val="0092033D"/>
    <w:rsid w:val="0092079B"/>
    <w:rsid w:val="009207C1"/>
    <w:rsid w:val="00921077"/>
    <w:rsid w:val="00921461"/>
    <w:rsid w:val="00921D1B"/>
    <w:rsid w:val="00921F28"/>
    <w:rsid w:val="00921FDF"/>
    <w:rsid w:val="00922296"/>
    <w:rsid w:val="0092254A"/>
    <w:rsid w:val="00922627"/>
    <w:rsid w:val="009227E3"/>
    <w:rsid w:val="0092280E"/>
    <w:rsid w:val="00922C2B"/>
    <w:rsid w:val="00923372"/>
    <w:rsid w:val="00924D10"/>
    <w:rsid w:val="00924E42"/>
    <w:rsid w:val="00924E87"/>
    <w:rsid w:val="009250D0"/>
    <w:rsid w:val="009251B8"/>
    <w:rsid w:val="009251C6"/>
    <w:rsid w:val="00925437"/>
    <w:rsid w:val="00925601"/>
    <w:rsid w:val="00925CDB"/>
    <w:rsid w:val="00925E3B"/>
    <w:rsid w:val="00926A51"/>
    <w:rsid w:val="00926E8B"/>
    <w:rsid w:val="009279B8"/>
    <w:rsid w:val="009279F6"/>
    <w:rsid w:val="00927C56"/>
    <w:rsid w:val="009304A4"/>
    <w:rsid w:val="00930C30"/>
    <w:rsid w:val="009310CD"/>
    <w:rsid w:val="0093136D"/>
    <w:rsid w:val="0093174F"/>
    <w:rsid w:val="009318A5"/>
    <w:rsid w:val="00931974"/>
    <w:rsid w:val="009321D5"/>
    <w:rsid w:val="009337EC"/>
    <w:rsid w:val="00933D03"/>
    <w:rsid w:val="00933D10"/>
    <w:rsid w:val="00934066"/>
    <w:rsid w:val="00934BB8"/>
    <w:rsid w:val="00934D87"/>
    <w:rsid w:val="00934ED4"/>
    <w:rsid w:val="00935D30"/>
    <w:rsid w:val="00936AF4"/>
    <w:rsid w:val="00936BBC"/>
    <w:rsid w:val="00936C0C"/>
    <w:rsid w:val="00936C38"/>
    <w:rsid w:val="00936EFC"/>
    <w:rsid w:val="00937266"/>
    <w:rsid w:val="0093777C"/>
    <w:rsid w:val="00937DE1"/>
    <w:rsid w:val="009401BF"/>
    <w:rsid w:val="0094063A"/>
    <w:rsid w:val="0094080E"/>
    <w:rsid w:val="00940C64"/>
    <w:rsid w:val="00940C6A"/>
    <w:rsid w:val="00941274"/>
    <w:rsid w:val="009412A6"/>
    <w:rsid w:val="0094164F"/>
    <w:rsid w:val="00941702"/>
    <w:rsid w:val="00941B3F"/>
    <w:rsid w:val="00941D1F"/>
    <w:rsid w:val="00941FA1"/>
    <w:rsid w:val="00942B55"/>
    <w:rsid w:val="00943A21"/>
    <w:rsid w:val="00943AB9"/>
    <w:rsid w:val="00943B1A"/>
    <w:rsid w:val="0094409B"/>
    <w:rsid w:val="00944766"/>
    <w:rsid w:val="00944C8E"/>
    <w:rsid w:val="00944ED4"/>
    <w:rsid w:val="00944F74"/>
    <w:rsid w:val="009452F4"/>
    <w:rsid w:val="0094545D"/>
    <w:rsid w:val="00945CE5"/>
    <w:rsid w:val="00945E53"/>
    <w:rsid w:val="00946227"/>
    <w:rsid w:val="009462EF"/>
    <w:rsid w:val="00946524"/>
    <w:rsid w:val="00946645"/>
    <w:rsid w:val="00946F76"/>
    <w:rsid w:val="00947C61"/>
    <w:rsid w:val="00947CE1"/>
    <w:rsid w:val="00950120"/>
    <w:rsid w:val="009508AC"/>
    <w:rsid w:val="00950DB6"/>
    <w:rsid w:val="0095137C"/>
    <w:rsid w:val="00951768"/>
    <w:rsid w:val="00951982"/>
    <w:rsid w:val="009525F7"/>
    <w:rsid w:val="00952A21"/>
    <w:rsid w:val="0095342B"/>
    <w:rsid w:val="0095365C"/>
    <w:rsid w:val="00955117"/>
    <w:rsid w:val="00955F56"/>
    <w:rsid w:val="0095685E"/>
    <w:rsid w:val="00957813"/>
    <w:rsid w:val="0095788E"/>
    <w:rsid w:val="00960134"/>
    <w:rsid w:val="00960AFA"/>
    <w:rsid w:val="00960D1D"/>
    <w:rsid w:val="009614A5"/>
    <w:rsid w:val="009615BC"/>
    <w:rsid w:val="00961779"/>
    <w:rsid w:val="00961BDA"/>
    <w:rsid w:val="009627BC"/>
    <w:rsid w:val="00962A80"/>
    <w:rsid w:val="00962BE3"/>
    <w:rsid w:val="00962DC9"/>
    <w:rsid w:val="00962DFC"/>
    <w:rsid w:val="00962FAF"/>
    <w:rsid w:val="0096384E"/>
    <w:rsid w:val="0096385E"/>
    <w:rsid w:val="00963B87"/>
    <w:rsid w:val="0096400A"/>
    <w:rsid w:val="009642C7"/>
    <w:rsid w:val="009642FD"/>
    <w:rsid w:val="009644DE"/>
    <w:rsid w:val="00964DE6"/>
    <w:rsid w:val="00965148"/>
    <w:rsid w:val="0096519A"/>
    <w:rsid w:val="00965D01"/>
    <w:rsid w:val="00965D74"/>
    <w:rsid w:val="00965F53"/>
    <w:rsid w:val="00966040"/>
    <w:rsid w:val="009662CF"/>
    <w:rsid w:val="00966DBE"/>
    <w:rsid w:val="0096729B"/>
    <w:rsid w:val="00967311"/>
    <w:rsid w:val="0096755B"/>
    <w:rsid w:val="00967894"/>
    <w:rsid w:val="00967A70"/>
    <w:rsid w:val="009700B4"/>
    <w:rsid w:val="00970577"/>
    <w:rsid w:val="00970A52"/>
    <w:rsid w:val="00970B72"/>
    <w:rsid w:val="009714EC"/>
    <w:rsid w:val="009715E1"/>
    <w:rsid w:val="00971891"/>
    <w:rsid w:val="009719BC"/>
    <w:rsid w:val="00971CAD"/>
    <w:rsid w:val="00971D6B"/>
    <w:rsid w:val="00972243"/>
    <w:rsid w:val="00972F01"/>
    <w:rsid w:val="00973351"/>
    <w:rsid w:val="0097366F"/>
    <w:rsid w:val="009736B7"/>
    <w:rsid w:val="00973DE5"/>
    <w:rsid w:val="0097441D"/>
    <w:rsid w:val="00974A06"/>
    <w:rsid w:val="009755C7"/>
    <w:rsid w:val="00975784"/>
    <w:rsid w:val="009757C1"/>
    <w:rsid w:val="00975CFA"/>
    <w:rsid w:val="009763B3"/>
    <w:rsid w:val="00976752"/>
    <w:rsid w:val="00976B16"/>
    <w:rsid w:val="00977020"/>
    <w:rsid w:val="00977173"/>
    <w:rsid w:val="00977CC4"/>
    <w:rsid w:val="009802B2"/>
    <w:rsid w:val="00980770"/>
    <w:rsid w:val="009807EB"/>
    <w:rsid w:val="00980CBF"/>
    <w:rsid w:val="00981104"/>
    <w:rsid w:val="009812C7"/>
    <w:rsid w:val="00981364"/>
    <w:rsid w:val="00981D49"/>
    <w:rsid w:val="00982490"/>
    <w:rsid w:val="00982543"/>
    <w:rsid w:val="0098263A"/>
    <w:rsid w:val="009828CF"/>
    <w:rsid w:val="00982A3D"/>
    <w:rsid w:val="00982D88"/>
    <w:rsid w:val="00983C49"/>
    <w:rsid w:val="00984A4D"/>
    <w:rsid w:val="00984D92"/>
    <w:rsid w:val="00984FEB"/>
    <w:rsid w:val="009850E6"/>
    <w:rsid w:val="00985449"/>
    <w:rsid w:val="00985722"/>
    <w:rsid w:val="00985751"/>
    <w:rsid w:val="0098575B"/>
    <w:rsid w:val="0098581D"/>
    <w:rsid w:val="00986746"/>
    <w:rsid w:val="00986F09"/>
    <w:rsid w:val="009872F0"/>
    <w:rsid w:val="009874B1"/>
    <w:rsid w:val="00987A27"/>
    <w:rsid w:val="00987D45"/>
    <w:rsid w:val="0099066E"/>
    <w:rsid w:val="00990DE0"/>
    <w:rsid w:val="00991142"/>
    <w:rsid w:val="00991254"/>
    <w:rsid w:val="0099187A"/>
    <w:rsid w:val="009918DB"/>
    <w:rsid w:val="009922FB"/>
    <w:rsid w:val="0099336A"/>
    <w:rsid w:val="009934A4"/>
    <w:rsid w:val="009934AA"/>
    <w:rsid w:val="0099365B"/>
    <w:rsid w:val="009937E7"/>
    <w:rsid w:val="00993AF2"/>
    <w:rsid w:val="00993B96"/>
    <w:rsid w:val="00993EE2"/>
    <w:rsid w:val="00993FDB"/>
    <w:rsid w:val="0099406B"/>
    <w:rsid w:val="00994566"/>
    <w:rsid w:val="0099480B"/>
    <w:rsid w:val="00994AEF"/>
    <w:rsid w:val="00994F4E"/>
    <w:rsid w:val="00994FBB"/>
    <w:rsid w:val="009952C1"/>
    <w:rsid w:val="00995496"/>
    <w:rsid w:val="00995A0E"/>
    <w:rsid w:val="00995DEA"/>
    <w:rsid w:val="009969FF"/>
    <w:rsid w:val="00996D55"/>
    <w:rsid w:val="00997569"/>
    <w:rsid w:val="00997E3E"/>
    <w:rsid w:val="00997EB7"/>
    <w:rsid w:val="009A0242"/>
    <w:rsid w:val="009A0513"/>
    <w:rsid w:val="009A064D"/>
    <w:rsid w:val="009A0667"/>
    <w:rsid w:val="009A0B39"/>
    <w:rsid w:val="009A0B84"/>
    <w:rsid w:val="009A1200"/>
    <w:rsid w:val="009A14A7"/>
    <w:rsid w:val="009A1ACC"/>
    <w:rsid w:val="009A1E03"/>
    <w:rsid w:val="009A1F12"/>
    <w:rsid w:val="009A2442"/>
    <w:rsid w:val="009A24E9"/>
    <w:rsid w:val="009A2893"/>
    <w:rsid w:val="009A2CC4"/>
    <w:rsid w:val="009A3734"/>
    <w:rsid w:val="009A38F6"/>
    <w:rsid w:val="009A3A55"/>
    <w:rsid w:val="009A42FA"/>
    <w:rsid w:val="009A483E"/>
    <w:rsid w:val="009A621C"/>
    <w:rsid w:val="009A634E"/>
    <w:rsid w:val="009A66BB"/>
    <w:rsid w:val="009A6866"/>
    <w:rsid w:val="009A72B8"/>
    <w:rsid w:val="009A73F2"/>
    <w:rsid w:val="009A778E"/>
    <w:rsid w:val="009A7C5A"/>
    <w:rsid w:val="009A7E72"/>
    <w:rsid w:val="009A7F1F"/>
    <w:rsid w:val="009B0634"/>
    <w:rsid w:val="009B064D"/>
    <w:rsid w:val="009B06E2"/>
    <w:rsid w:val="009B13BF"/>
    <w:rsid w:val="009B1731"/>
    <w:rsid w:val="009B28E5"/>
    <w:rsid w:val="009B29CF"/>
    <w:rsid w:val="009B2A5E"/>
    <w:rsid w:val="009B2AE7"/>
    <w:rsid w:val="009B2D32"/>
    <w:rsid w:val="009B3871"/>
    <w:rsid w:val="009B3CB4"/>
    <w:rsid w:val="009B4DBF"/>
    <w:rsid w:val="009B4DD7"/>
    <w:rsid w:val="009B5EF6"/>
    <w:rsid w:val="009B5FF2"/>
    <w:rsid w:val="009B7043"/>
    <w:rsid w:val="009B73DF"/>
    <w:rsid w:val="009B7869"/>
    <w:rsid w:val="009B7BCA"/>
    <w:rsid w:val="009B7CF6"/>
    <w:rsid w:val="009C0066"/>
    <w:rsid w:val="009C0497"/>
    <w:rsid w:val="009C0FCF"/>
    <w:rsid w:val="009C1234"/>
    <w:rsid w:val="009C17EC"/>
    <w:rsid w:val="009C192F"/>
    <w:rsid w:val="009C1B38"/>
    <w:rsid w:val="009C1EBE"/>
    <w:rsid w:val="009C256C"/>
    <w:rsid w:val="009C268A"/>
    <w:rsid w:val="009C2764"/>
    <w:rsid w:val="009C29F0"/>
    <w:rsid w:val="009C2C1C"/>
    <w:rsid w:val="009C3759"/>
    <w:rsid w:val="009C3B20"/>
    <w:rsid w:val="009C4264"/>
    <w:rsid w:val="009C45F1"/>
    <w:rsid w:val="009C4657"/>
    <w:rsid w:val="009C4E13"/>
    <w:rsid w:val="009C5827"/>
    <w:rsid w:val="009C5C68"/>
    <w:rsid w:val="009C6060"/>
    <w:rsid w:val="009C6DD5"/>
    <w:rsid w:val="009C7208"/>
    <w:rsid w:val="009C78F9"/>
    <w:rsid w:val="009C7A49"/>
    <w:rsid w:val="009C7F6A"/>
    <w:rsid w:val="009C7F92"/>
    <w:rsid w:val="009D024D"/>
    <w:rsid w:val="009D093E"/>
    <w:rsid w:val="009D0EAC"/>
    <w:rsid w:val="009D1CA7"/>
    <w:rsid w:val="009D1D76"/>
    <w:rsid w:val="009D1F8C"/>
    <w:rsid w:val="009D23A3"/>
    <w:rsid w:val="009D2C34"/>
    <w:rsid w:val="009D2C59"/>
    <w:rsid w:val="009D2DEB"/>
    <w:rsid w:val="009D3592"/>
    <w:rsid w:val="009D3C41"/>
    <w:rsid w:val="009D4757"/>
    <w:rsid w:val="009D5106"/>
    <w:rsid w:val="009D5522"/>
    <w:rsid w:val="009D55C4"/>
    <w:rsid w:val="009D5CDF"/>
    <w:rsid w:val="009D631A"/>
    <w:rsid w:val="009D6663"/>
    <w:rsid w:val="009D68FD"/>
    <w:rsid w:val="009D6A63"/>
    <w:rsid w:val="009D6AB5"/>
    <w:rsid w:val="009D6ED0"/>
    <w:rsid w:val="009D7216"/>
    <w:rsid w:val="009D745E"/>
    <w:rsid w:val="009D7528"/>
    <w:rsid w:val="009D7D0D"/>
    <w:rsid w:val="009E00A9"/>
    <w:rsid w:val="009E013D"/>
    <w:rsid w:val="009E0EE0"/>
    <w:rsid w:val="009E12EB"/>
    <w:rsid w:val="009E1322"/>
    <w:rsid w:val="009E17BB"/>
    <w:rsid w:val="009E1D9C"/>
    <w:rsid w:val="009E1F17"/>
    <w:rsid w:val="009E2005"/>
    <w:rsid w:val="009E20F3"/>
    <w:rsid w:val="009E2D8C"/>
    <w:rsid w:val="009E2D9A"/>
    <w:rsid w:val="009E36A9"/>
    <w:rsid w:val="009E385F"/>
    <w:rsid w:val="009E43F8"/>
    <w:rsid w:val="009E4667"/>
    <w:rsid w:val="009E5759"/>
    <w:rsid w:val="009E5A8E"/>
    <w:rsid w:val="009E6584"/>
    <w:rsid w:val="009E6599"/>
    <w:rsid w:val="009E65C4"/>
    <w:rsid w:val="009E65DD"/>
    <w:rsid w:val="009E698C"/>
    <w:rsid w:val="009E6B1A"/>
    <w:rsid w:val="009E728E"/>
    <w:rsid w:val="009E7EBA"/>
    <w:rsid w:val="009F0381"/>
    <w:rsid w:val="009F05AD"/>
    <w:rsid w:val="009F095F"/>
    <w:rsid w:val="009F0B59"/>
    <w:rsid w:val="009F0C4F"/>
    <w:rsid w:val="009F0CBB"/>
    <w:rsid w:val="009F10C6"/>
    <w:rsid w:val="009F119C"/>
    <w:rsid w:val="009F14A4"/>
    <w:rsid w:val="009F171C"/>
    <w:rsid w:val="009F1FF1"/>
    <w:rsid w:val="009F207F"/>
    <w:rsid w:val="009F2479"/>
    <w:rsid w:val="009F33A2"/>
    <w:rsid w:val="009F36FC"/>
    <w:rsid w:val="009F3B15"/>
    <w:rsid w:val="009F44E7"/>
    <w:rsid w:val="009F46FC"/>
    <w:rsid w:val="009F49D7"/>
    <w:rsid w:val="009F4F64"/>
    <w:rsid w:val="009F55B2"/>
    <w:rsid w:val="009F5604"/>
    <w:rsid w:val="009F57EA"/>
    <w:rsid w:val="009F5ED1"/>
    <w:rsid w:val="009F629E"/>
    <w:rsid w:val="009F63B9"/>
    <w:rsid w:val="009F6872"/>
    <w:rsid w:val="009F6E5C"/>
    <w:rsid w:val="009F72E2"/>
    <w:rsid w:val="009F7460"/>
    <w:rsid w:val="009F7C1A"/>
    <w:rsid w:val="00A01E6A"/>
    <w:rsid w:val="00A0261B"/>
    <w:rsid w:val="00A02E2B"/>
    <w:rsid w:val="00A02E52"/>
    <w:rsid w:val="00A0337E"/>
    <w:rsid w:val="00A035F4"/>
    <w:rsid w:val="00A03B02"/>
    <w:rsid w:val="00A03C7C"/>
    <w:rsid w:val="00A03D59"/>
    <w:rsid w:val="00A03DD1"/>
    <w:rsid w:val="00A03F00"/>
    <w:rsid w:val="00A0403A"/>
    <w:rsid w:val="00A04F24"/>
    <w:rsid w:val="00A0548E"/>
    <w:rsid w:val="00A057B8"/>
    <w:rsid w:val="00A05F5D"/>
    <w:rsid w:val="00A06436"/>
    <w:rsid w:val="00A06DF1"/>
    <w:rsid w:val="00A06E67"/>
    <w:rsid w:val="00A078C5"/>
    <w:rsid w:val="00A07905"/>
    <w:rsid w:val="00A07A3F"/>
    <w:rsid w:val="00A07A4F"/>
    <w:rsid w:val="00A07A8D"/>
    <w:rsid w:val="00A07AC1"/>
    <w:rsid w:val="00A1008B"/>
    <w:rsid w:val="00A10167"/>
    <w:rsid w:val="00A10204"/>
    <w:rsid w:val="00A10447"/>
    <w:rsid w:val="00A10512"/>
    <w:rsid w:val="00A10752"/>
    <w:rsid w:val="00A10B51"/>
    <w:rsid w:val="00A10B9A"/>
    <w:rsid w:val="00A10CEC"/>
    <w:rsid w:val="00A10E82"/>
    <w:rsid w:val="00A111D3"/>
    <w:rsid w:val="00A11690"/>
    <w:rsid w:val="00A116C6"/>
    <w:rsid w:val="00A119FA"/>
    <w:rsid w:val="00A11CD2"/>
    <w:rsid w:val="00A11D43"/>
    <w:rsid w:val="00A11FFB"/>
    <w:rsid w:val="00A1201B"/>
    <w:rsid w:val="00A123E4"/>
    <w:rsid w:val="00A12BE1"/>
    <w:rsid w:val="00A12C9C"/>
    <w:rsid w:val="00A14D3A"/>
    <w:rsid w:val="00A153A3"/>
    <w:rsid w:val="00A158D3"/>
    <w:rsid w:val="00A15E9D"/>
    <w:rsid w:val="00A164F9"/>
    <w:rsid w:val="00A165D7"/>
    <w:rsid w:val="00A1663F"/>
    <w:rsid w:val="00A167FE"/>
    <w:rsid w:val="00A16BB4"/>
    <w:rsid w:val="00A16E54"/>
    <w:rsid w:val="00A16F88"/>
    <w:rsid w:val="00A16F8B"/>
    <w:rsid w:val="00A17614"/>
    <w:rsid w:val="00A17A55"/>
    <w:rsid w:val="00A20253"/>
    <w:rsid w:val="00A2025B"/>
    <w:rsid w:val="00A203BE"/>
    <w:rsid w:val="00A20678"/>
    <w:rsid w:val="00A20713"/>
    <w:rsid w:val="00A2074B"/>
    <w:rsid w:val="00A20921"/>
    <w:rsid w:val="00A20E27"/>
    <w:rsid w:val="00A2151E"/>
    <w:rsid w:val="00A21809"/>
    <w:rsid w:val="00A21AEB"/>
    <w:rsid w:val="00A223CE"/>
    <w:rsid w:val="00A223D9"/>
    <w:rsid w:val="00A2249F"/>
    <w:rsid w:val="00A229B9"/>
    <w:rsid w:val="00A22CCD"/>
    <w:rsid w:val="00A22E51"/>
    <w:rsid w:val="00A230C5"/>
    <w:rsid w:val="00A2310F"/>
    <w:rsid w:val="00A24497"/>
    <w:rsid w:val="00A24D72"/>
    <w:rsid w:val="00A252FA"/>
    <w:rsid w:val="00A254D8"/>
    <w:rsid w:val="00A25A5B"/>
    <w:rsid w:val="00A269EC"/>
    <w:rsid w:val="00A26AE3"/>
    <w:rsid w:val="00A26D4C"/>
    <w:rsid w:val="00A26E5F"/>
    <w:rsid w:val="00A26F61"/>
    <w:rsid w:val="00A271B8"/>
    <w:rsid w:val="00A2723E"/>
    <w:rsid w:val="00A272CF"/>
    <w:rsid w:val="00A27327"/>
    <w:rsid w:val="00A27748"/>
    <w:rsid w:val="00A27A0A"/>
    <w:rsid w:val="00A27FB5"/>
    <w:rsid w:val="00A3068B"/>
    <w:rsid w:val="00A30F20"/>
    <w:rsid w:val="00A3140F"/>
    <w:rsid w:val="00A315B5"/>
    <w:rsid w:val="00A31CC5"/>
    <w:rsid w:val="00A31E9B"/>
    <w:rsid w:val="00A32134"/>
    <w:rsid w:val="00A322B7"/>
    <w:rsid w:val="00A323F6"/>
    <w:rsid w:val="00A324B9"/>
    <w:rsid w:val="00A328E3"/>
    <w:rsid w:val="00A32CFC"/>
    <w:rsid w:val="00A33159"/>
    <w:rsid w:val="00A33450"/>
    <w:rsid w:val="00A35194"/>
    <w:rsid w:val="00A353A7"/>
    <w:rsid w:val="00A35843"/>
    <w:rsid w:val="00A3596C"/>
    <w:rsid w:val="00A359FC"/>
    <w:rsid w:val="00A37253"/>
    <w:rsid w:val="00A37332"/>
    <w:rsid w:val="00A37494"/>
    <w:rsid w:val="00A374D4"/>
    <w:rsid w:val="00A375D0"/>
    <w:rsid w:val="00A3772C"/>
    <w:rsid w:val="00A37CE1"/>
    <w:rsid w:val="00A37FD2"/>
    <w:rsid w:val="00A400BB"/>
    <w:rsid w:val="00A40854"/>
    <w:rsid w:val="00A408DC"/>
    <w:rsid w:val="00A40A05"/>
    <w:rsid w:val="00A40E62"/>
    <w:rsid w:val="00A4144E"/>
    <w:rsid w:val="00A417FA"/>
    <w:rsid w:val="00A4286F"/>
    <w:rsid w:val="00A42874"/>
    <w:rsid w:val="00A428AA"/>
    <w:rsid w:val="00A43851"/>
    <w:rsid w:val="00A43855"/>
    <w:rsid w:val="00A43A34"/>
    <w:rsid w:val="00A4416A"/>
    <w:rsid w:val="00A4440E"/>
    <w:rsid w:val="00A44ADA"/>
    <w:rsid w:val="00A45121"/>
    <w:rsid w:val="00A45ACE"/>
    <w:rsid w:val="00A45CA1"/>
    <w:rsid w:val="00A45F92"/>
    <w:rsid w:val="00A46E60"/>
    <w:rsid w:val="00A4732C"/>
    <w:rsid w:val="00A47746"/>
    <w:rsid w:val="00A47BC8"/>
    <w:rsid w:val="00A47BFD"/>
    <w:rsid w:val="00A47CB8"/>
    <w:rsid w:val="00A50256"/>
    <w:rsid w:val="00A50427"/>
    <w:rsid w:val="00A509A9"/>
    <w:rsid w:val="00A5107B"/>
    <w:rsid w:val="00A51291"/>
    <w:rsid w:val="00A51951"/>
    <w:rsid w:val="00A51B9C"/>
    <w:rsid w:val="00A524AD"/>
    <w:rsid w:val="00A5289C"/>
    <w:rsid w:val="00A52A6B"/>
    <w:rsid w:val="00A52C7F"/>
    <w:rsid w:val="00A5337B"/>
    <w:rsid w:val="00A545FE"/>
    <w:rsid w:val="00A54AAE"/>
    <w:rsid w:val="00A54D6B"/>
    <w:rsid w:val="00A55727"/>
    <w:rsid w:val="00A55D9B"/>
    <w:rsid w:val="00A55EBB"/>
    <w:rsid w:val="00A55FB2"/>
    <w:rsid w:val="00A56108"/>
    <w:rsid w:val="00A566D4"/>
    <w:rsid w:val="00A56913"/>
    <w:rsid w:val="00A56D06"/>
    <w:rsid w:val="00A56DD2"/>
    <w:rsid w:val="00A56E40"/>
    <w:rsid w:val="00A57299"/>
    <w:rsid w:val="00A6008E"/>
    <w:rsid w:val="00A6009D"/>
    <w:rsid w:val="00A60A24"/>
    <w:rsid w:val="00A60BEB"/>
    <w:rsid w:val="00A60F96"/>
    <w:rsid w:val="00A616A5"/>
    <w:rsid w:val="00A61C99"/>
    <w:rsid w:val="00A61EC6"/>
    <w:rsid w:val="00A620E3"/>
    <w:rsid w:val="00A62AF7"/>
    <w:rsid w:val="00A62D12"/>
    <w:rsid w:val="00A63088"/>
    <w:rsid w:val="00A630CB"/>
    <w:rsid w:val="00A6371E"/>
    <w:rsid w:val="00A63B80"/>
    <w:rsid w:val="00A648D8"/>
    <w:rsid w:val="00A65079"/>
    <w:rsid w:val="00A654D4"/>
    <w:rsid w:val="00A656BA"/>
    <w:rsid w:val="00A65834"/>
    <w:rsid w:val="00A65887"/>
    <w:rsid w:val="00A65D3A"/>
    <w:rsid w:val="00A65F1C"/>
    <w:rsid w:val="00A6654B"/>
    <w:rsid w:val="00A66A95"/>
    <w:rsid w:val="00A66BE3"/>
    <w:rsid w:val="00A6764D"/>
    <w:rsid w:val="00A679AC"/>
    <w:rsid w:val="00A67AB9"/>
    <w:rsid w:val="00A67BA6"/>
    <w:rsid w:val="00A67E8E"/>
    <w:rsid w:val="00A70C91"/>
    <w:rsid w:val="00A71320"/>
    <w:rsid w:val="00A713BB"/>
    <w:rsid w:val="00A7181B"/>
    <w:rsid w:val="00A71AA6"/>
    <w:rsid w:val="00A71B6C"/>
    <w:rsid w:val="00A72492"/>
    <w:rsid w:val="00A727F2"/>
    <w:rsid w:val="00A72EE8"/>
    <w:rsid w:val="00A72FC4"/>
    <w:rsid w:val="00A7302B"/>
    <w:rsid w:val="00A7315C"/>
    <w:rsid w:val="00A73869"/>
    <w:rsid w:val="00A73DD4"/>
    <w:rsid w:val="00A74CF6"/>
    <w:rsid w:val="00A74D07"/>
    <w:rsid w:val="00A758DB"/>
    <w:rsid w:val="00A75F13"/>
    <w:rsid w:val="00A75FD4"/>
    <w:rsid w:val="00A7661D"/>
    <w:rsid w:val="00A76DF4"/>
    <w:rsid w:val="00A773C5"/>
    <w:rsid w:val="00A80259"/>
    <w:rsid w:val="00A805E5"/>
    <w:rsid w:val="00A806EC"/>
    <w:rsid w:val="00A809AB"/>
    <w:rsid w:val="00A80FE2"/>
    <w:rsid w:val="00A8157B"/>
    <w:rsid w:val="00A81930"/>
    <w:rsid w:val="00A8235B"/>
    <w:rsid w:val="00A8287A"/>
    <w:rsid w:val="00A82F40"/>
    <w:rsid w:val="00A82F43"/>
    <w:rsid w:val="00A83073"/>
    <w:rsid w:val="00A832D8"/>
    <w:rsid w:val="00A83CF1"/>
    <w:rsid w:val="00A83DDC"/>
    <w:rsid w:val="00A83ED7"/>
    <w:rsid w:val="00A84B46"/>
    <w:rsid w:val="00A84DF7"/>
    <w:rsid w:val="00A85752"/>
    <w:rsid w:val="00A85B98"/>
    <w:rsid w:val="00A85F5C"/>
    <w:rsid w:val="00A8616E"/>
    <w:rsid w:val="00A86A88"/>
    <w:rsid w:val="00A86BD9"/>
    <w:rsid w:val="00A87058"/>
    <w:rsid w:val="00A877D2"/>
    <w:rsid w:val="00A878ED"/>
    <w:rsid w:val="00A87CF8"/>
    <w:rsid w:val="00A87E01"/>
    <w:rsid w:val="00A90AB6"/>
    <w:rsid w:val="00A911D8"/>
    <w:rsid w:val="00A912EA"/>
    <w:rsid w:val="00A92733"/>
    <w:rsid w:val="00A92E0E"/>
    <w:rsid w:val="00A93156"/>
    <w:rsid w:val="00A932D1"/>
    <w:rsid w:val="00A93376"/>
    <w:rsid w:val="00A93690"/>
    <w:rsid w:val="00A93699"/>
    <w:rsid w:val="00A94007"/>
    <w:rsid w:val="00A941A8"/>
    <w:rsid w:val="00A94264"/>
    <w:rsid w:val="00A9470E"/>
    <w:rsid w:val="00A95195"/>
    <w:rsid w:val="00A952A4"/>
    <w:rsid w:val="00A95CCA"/>
    <w:rsid w:val="00A95F75"/>
    <w:rsid w:val="00A96E38"/>
    <w:rsid w:val="00A974F5"/>
    <w:rsid w:val="00AA0511"/>
    <w:rsid w:val="00AA07A9"/>
    <w:rsid w:val="00AA0A13"/>
    <w:rsid w:val="00AA0C34"/>
    <w:rsid w:val="00AA0EFD"/>
    <w:rsid w:val="00AA0F01"/>
    <w:rsid w:val="00AA12AF"/>
    <w:rsid w:val="00AA15D2"/>
    <w:rsid w:val="00AA16B9"/>
    <w:rsid w:val="00AA1A5F"/>
    <w:rsid w:val="00AA2658"/>
    <w:rsid w:val="00AA2FDC"/>
    <w:rsid w:val="00AA32A1"/>
    <w:rsid w:val="00AA38B1"/>
    <w:rsid w:val="00AA3D6E"/>
    <w:rsid w:val="00AA3DA9"/>
    <w:rsid w:val="00AA3EBD"/>
    <w:rsid w:val="00AA433B"/>
    <w:rsid w:val="00AA4506"/>
    <w:rsid w:val="00AA4AC2"/>
    <w:rsid w:val="00AA4ED5"/>
    <w:rsid w:val="00AA50D4"/>
    <w:rsid w:val="00AA5BBF"/>
    <w:rsid w:val="00AA5DB9"/>
    <w:rsid w:val="00AA6FB8"/>
    <w:rsid w:val="00AA7394"/>
    <w:rsid w:val="00AB0009"/>
    <w:rsid w:val="00AB01C4"/>
    <w:rsid w:val="00AB05C5"/>
    <w:rsid w:val="00AB05E7"/>
    <w:rsid w:val="00AB0B33"/>
    <w:rsid w:val="00AB0B4F"/>
    <w:rsid w:val="00AB0EA3"/>
    <w:rsid w:val="00AB100B"/>
    <w:rsid w:val="00AB13DF"/>
    <w:rsid w:val="00AB1704"/>
    <w:rsid w:val="00AB1B92"/>
    <w:rsid w:val="00AB1CF7"/>
    <w:rsid w:val="00AB1FEF"/>
    <w:rsid w:val="00AB238D"/>
    <w:rsid w:val="00AB2950"/>
    <w:rsid w:val="00AB2F4C"/>
    <w:rsid w:val="00AB379B"/>
    <w:rsid w:val="00AB38B4"/>
    <w:rsid w:val="00AB38DA"/>
    <w:rsid w:val="00AB41EC"/>
    <w:rsid w:val="00AB41FE"/>
    <w:rsid w:val="00AB4202"/>
    <w:rsid w:val="00AB467B"/>
    <w:rsid w:val="00AB48DA"/>
    <w:rsid w:val="00AB4C9F"/>
    <w:rsid w:val="00AB513D"/>
    <w:rsid w:val="00AB555A"/>
    <w:rsid w:val="00AB5E98"/>
    <w:rsid w:val="00AB60AA"/>
    <w:rsid w:val="00AB767D"/>
    <w:rsid w:val="00AC00FA"/>
    <w:rsid w:val="00AC00FB"/>
    <w:rsid w:val="00AC0166"/>
    <w:rsid w:val="00AC01D2"/>
    <w:rsid w:val="00AC081C"/>
    <w:rsid w:val="00AC1EF9"/>
    <w:rsid w:val="00AC260C"/>
    <w:rsid w:val="00AC26A2"/>
    <w:rsid w:val="00AC2E18"/>
    <w:rsid w:val="00AC3561"/>
    <w:rsid w:val="00AC3E51"/>
    <w:rsid w:val="00AC3FC0"/>
    <w:rsid w:val="00AC46A0"/>
    <w:rsid w:val="00AC4CF2"/>
    <w:rsid w:val="00AC50CB"/>
    <w:rsid w:val="00AC51F7"/>
    <w:rsid w:val="00AC56A6"/>
    <w:rsid w:val="00AC5F32"/>
    <w:rsid w:val="00AC6438"/>
    <w:rsid w:val="00AC712C"/>
    <w:rsid w:val="00AC7A65"/>
    <w:rsid w:val="00AD032F"/>
    <w:rsid w:val="00AD047E"/>
    <w:rsid w:val="00AD0960"/>
    <w:rsid w:val="00AD10B2"/>
    <w:rsid w:val="00AD1E11"/>
    <w:rsid w:val="00AD22D7"/>
    <w:rsid w:val="00AD2DA1"/>
    <w:rsid w:val="00AD2EA7"/>
    <w:rsid w:val="00AD2FC4"/>
    <w:rsid w:val="00AD30CD"/>
    <w:rsid w:val="00AD3997"/>
    <w:rsid w:val="00AD3AB4"/>
    <w:rsid w:val="00AD3D66"/>
    <w:rsid w:val="00AD4A1B"/>
    <w:rsid w:val="00AD5685"/>
    <w:rsid w:val="00AD57EC"/>
    <w:rsid w:val="00AD7167"/>
    <w:rsid w:val="00AD7305"/>
    <w:rsid w:val="00AE0049"/>
    <w:rsid w:val="00AE0EF1"/>
    <w:rsid w:val="00AE139A"/>
    <w:rsid w:val="00AE146B"/>
    <w:rsid w:val="00AE1859"/>
    <w:rsid w:val="00AE1E94"/>
    <w:rsid w:val="00AE2040"/>
    <w:rsid w:val="00AE2376"/>
    <w:rsid w:val="00AE27E7"/>
    <w:rsid w:val="00AE28FC"/>
    <w:rsid w:val="00AE2995"/>
    <w:rsid w:val="00AE331D"/>
    <w:rsid w:val="00AE383F"/>
    <w:rsid w:val="00AE41DB"/>
    <w:rsid w:val="00AE42FA"/>
    <w:rsid w:val="00AE43AC"/>
    <w:rsid w:val="00AE4550"/>
    <w:rsid w:val="00AE493F"/>
    <w:rsid w:val="00AE4F98"/>
    <w:rsid w:val="00AE56BF"/>
    <w:rsid w:val="00AE57CD"/>
    <w:rsid w:val="00AE5957"/>
    <w:rsid w:val="00AE59D1"/>
    <w:rsid w:val="00AE5C69"/>
    <w:rsid w:val="00AE6ADD"/>
    <w:rsid w:val="00AE6C16"/>
    <w:rsid w:val="00AE6CAA"/>
    <w:rsid w:val="00AE77AD"/>
    <w:rsid w:val="00AE786E"/>
    <w:rsid w:val="00AE7A44"/>
    <w:rsid w:val="00AE7D1A"/>
    <w:rsid w:val="00AE7F57"/>
    <w:rsid w:val="00AF01EB"/>
    <w:rsid w:val="00AF0BC9"/>
    <w:rsid w:val="00AF0D4C"/>
    <w:rsid w:val="00AF1A57"/>
    <w:rsid w:val="00AF1BFB"/>
    <w:rsid w:val="00AF1D19"/>
    <w:rsid w:val="00AF1EB5"/>
    <w:rsid w:val="00AF2052"/>
    <w:rsid w:val="00AF2BFC"/>
    <w:rsid w:val="00AF2D0F"/>
    <w:rsid w:val="00AF2EDE"/>
    <w:rsid w:val="00AF35F6"/>
    <w:rsid w:val="00AF3AB1"/>
    <w:rsid w:val="00AF3EB7"/>
    <w:rsid w:val="00AF3FFB"/>
    <w:rsid w:val="00AF40F7"/>
    <w:rsid w:val="00AF42AD"/>
    <w:rsid w:val="00AF45AC"/>
    <w:rsid w:val="00AF5919"/>
    <w:rsid w:val="00AF5F37"/>
    <w:rsid w:val="00AF6779"/>
    <w:rsid w:val="00AF6FEE"/>
    <w:rsid w:val="00AF731A"/>
    <w:rsid w:val="00AF74EF"/>
    <w:rsid w:val="00AF79D8"/>
    <w:rsid w:val="00B00043"/>
    <w:rsid w:val="00B00047"/>
    <w:rsid w:val="00B00664"/>
    <w:rsid w:val="00B00787"/>
    <w:rsid w:val="00B007FC"/>
    <w:rsid w:val="00B015BE"/>
    <w:rsid w:val="00B01C22"/>
    <w:rsid w:val="00B01C59"/>
    <w:rsid w:val="00B02461"/>
    <w:rsid w:val="00B025D0"/>
    <w:rsid w:val="00B02CAB"/>
    <w:rsid w:val="00B03021"/>
    <w:rsid w:val="00B03178"/>
    <w:rsid w:val="00B04618"/>
    <w:rsid w:val="00B048EC"/>
    <w:rsid w:val="00B04C70"/>
    <w:rsid w:val="00B04E08"/>
    <w:rsid w:val="00B04EAA"/>
    <w:rsid w:val="00B05122"/>
    <w:rsid w:val="00B052DC"/>
    <w:rsid w:val="00B056AF"/>
    <w:rsid w:val="00B05760"/>
    <w:rsid w:val="00B05A3A"/>
    <w:rsid w:val="00B0613B"/>
    <w:rsid w:val="00B067B8"/>
    <w:rsid w:val="00B069FE"/>
    <w:rsid w:val="00B06A9F"/>
    <w:rsid w:val="00B06CC7"/>
    <w:rsid w:val="00B06F5C"/>
    <w:rsid w:val="00B0703B"/>
    <w:rsid w:val="00B0709A"/>
    <w:rsid w:val="00B0737B"/>
    <w:rsid w:val="00B073C9"/>
    <w:rsid w:val="00B07532"/>
    <w:rsid w:val="00B079DA"/>
    <w:rsid w:val="00B07BB7"/>
    <w:rsid w:val="00B07E82"/>
    <w:rsid w:val="00B104D6"/>
    <w:rsid w:val="00B10677"/>
    <w:rsid w:val="00B108C6"/>
    <w:rsid w:val="00B10A09"/>
    <w:rsid w:val="00B10B67"/>
    <w:rsid w:val="00B10B7C"/>
    <w:rsid w:val="00B10E0C"/>
    <w:rsid w:val="00B11120"/>
    <w:rsid w:val="00B11AE6"/>
    <w:rsid w:val="00B11D58"/>
    <w:rsid w:val="00B12743"/>
    <w:rsid w:val="00B1278C"/>
    <w:rsid w:val="00B12C9E"/>
    <w:rsid w:val="00B12E46"/>
    <w:rsid w:val="00B13543"/>
    <w:rsid w:val="00B13F7F"/>
    <w:rsid w:val="00B16258"/>
    <w:rsid w:val="00B16406"/>
    <w:rsid w:val="00B16836"/>
    <w:rsid w:val="00B16B11"/>
    <w:rsid w:val="00B170E0"/>
    <w:rsid w:val="00B17159"/>
    <w:rsid w:val="00B17C63"/>
    <w:rsid w:val="00B17EBD"/>
    <w:rsid w:val="00B20525"/>
    <w:rsid w:val="00B205D5"/>
    <w:rsid w:val="00B205E1"/>
    <w:rsid w:val="00B20879"/>
    <w:rsid w:val="00B21231"/>
    <w:rsid w:val="00B218AF"/>
    <w:rsid w:val="00B21F47"/>
    <w:rsid w:val="00B22D91"/>
    <w:rsid w:val="00B234D5"/>
    <w:rsid w:val="00B2373E"/>
    <w:rsid w:val="00B23A51"/>
    <w:rsid w:val="00B23BD7"/>
    <w:rsid w:val="00B24C04"/>
    <w:rsid w:val="00B24CC6"/>
    <w:rsid w:val="00B25091"/>
    <w:rsid w:val="00B25353"/>
    <w:rsid w:val="00B2563C"/>
    <w:rsid w:val="00B2567A"/>
    <w:rsid w:val="00B2591F"/>
    <w:rsid w:val="00B25B33"/>
    <w:rsid w:val="00B25CF6"/>
    <w:rsid w:val="00B25F17"/>
    <w:rsid w:val="00B25F46"/>
    <w:rsid w:val="00B2638F"/>
    <w:rsid w:val="00B27439"/>
    <w:rsid w:val="00B27A56"/>
    <w:rsid w:val="00B27ED9"/>
    <w:rsid w:val="00B27FF4"/>
    <w:rsid w:val="00B30487"/>
    <w:rsid w:val="00B30642"/>
    <w:rsid w:val="00B3090E"/>
    <w:rsid w:val="00B31613"/>
    <w:rsid w:val="00B3178C"/>
    <w:rsid w:val="00B32FE2"/>
    <w:rsid w:val="00B335E5"/>
    <w:rsid w:val="00B33A76"/>
    <w:rsid w:val="00B34800"/>
    <w:rsid w:val="00B3490A"/>
    <w:rsid w:val="00B34D59"/>
    <w:rsid w:val="00B35242"/>
    <w:rsid w:val="00B35BAD"/>
    <w:rsid w:val="00B3623F"/>
    <w:rsid w:val="00B36351"/>
    <w:rsid w:val="00B3710E"/>
    <w:rsid w:val="00B374C6"/>
    <w:rsid w:val="00B3788B"/>
    <w:rsid w:val="00B37BF1"/>
    <w:rsid w:val="00B37F78"/>
    <w:rsid w:val="00B37F79"/>
    <w:rsid w:val="00B37FD9"/>
    <w:rsid w:val="00B4063E"/>
    <w:rsid w:val="00B40E3A"/>
    <w:rsid w:val="00B4190B"/>
    <w:rsid w:val="00B41A35"/>
    <w:rsid w:val="00B41A91"/>
    <w:rsid w:val="00B41DA9"/>
    <w:rsid w:val="00B42A70"/>
    <w:rsid w:val="00B42B8E"/>
    <w:rsid w:val="00B431BF"/>
    <w:rsid w:val="00B435E6"/>
    <w:rsid w:val="00B4361E"/>
    <w:rsid w:val="00B43699"/>
    <w:rsid w:val="00B4390F"/>
    <w:rsid w:val="00B43E41"/>
    <w:rsid w:val="00B454F7"/>
    <w:rsid w:val="00B457F4"/>
    <w:rsid w:val="00B4597A"/>
    <w:rsid w:val="00B45AB2"/>
    <w:rsid w:val="00B45AB3"/>
    <w:rsid w:val="00B471EB"/>
    <w:rsid w:val="00B47495"/>
    <w:rsid w:val="00B4775D"/>
    <w:rsid w:val="00B47A11"/>
    <w:rsid w:val="00B47B0A"/>
    <w:rsid w:val="00B5015C"/>
    <w:rsid w:val="00B50515"/>
    <w:rsid w:val="00B50A96"/>
    <w:rsid w:val="00B50D71"/>
    <w:rsid w:val="00B50DBD"/>
    <w:rsid w:val="00B50E6E"/>
    <w:rsid w:val="00B5144E"/>
    <w:rsid w:val="00B517E4"/>
    <w:rsid w:val="00B519F8"/>
    <w:rsid w:val="00B5261B"/>
    <w:rsid w:val="00B52C9C"/>
    <w:rsid w:val="00B53224"/>
    <w:rsid w:val="00B53314"/>
    <w:rsid w:val="00B53455"/>
    <w:rsid w:val="00B53559"/>
    <w:rsid w:val="00B5366E"/>
    <w:rsid w:val="00B537EE"/>
    <w:rsid w:val="00B538DC"/>
    <w:rsid w:val="00B53C38"/>
    <w:rsid w:val="00B53CB7"/>
    <w:rsid w:val="00B54322"/>
    <w:rsid w:val="00B54A9F"/>
    <w:rsid w:val="00B551C2"/>
    <w:rsid w:val="00B55996"/>
    <w:rsid w:val="00B55A5D"/>
    <w:rsid w:val="00B55F08"/>
    <w:rsid w:val="00B55FBB"/>
    <w:rsid w:val="00B567DA"/>
    <w:rsid w:val="00B5704F"/>
    <w:rsid w:val="00B609FF"/>
    <w:rsid w:val="00B60A70"/>
    <w:rsid w:val="00B60BCD"/>
    <w:rsid w:val="00B61514"/>
    <w:rsid w:val="00B617E7"/>
    <w:rsid w:val="00B62250"/>
    <w:rsid w:val="00B62519"/>
    <w:rsid w:val="00B626EB"/>
    <w:rsid w:val="00B6277C"/>
    <w:rsid w:val="00B62862"/>
    <w:rsid w:val="00B62C5E"/>
    <w:rsid w:val="00B6329F"/>
    <w:rsid w:val="00B6386E"/>
    <w:rsid w:val="00B63AD9"/>
    <w:rsid w:val="00B6473E"/>
    <w:rsid w:val="00B647AB"/>
    <w:rsid w:val="00B64822"/>
    <w:rsid w:val="00B65177"/>
    <w:rsid w:val="00B653E5"/>
    <w:rsid w:val="00B6594C"/>
    <w:rsid w:val="00B6674D"/>
    <w:rsid w:val="00B668AD"/>
    <w:rsid w:val="00B66BB4"/>
    <w:rsid w:val="00B66DBE"/>
    <w:rsid w:val="00B66FDA"/>
    <w:rsid w:val="00B679F3"/>
    <w:rsid w:val="00B67AC3"/>
    <w:rsid w:val="00B700F5"/>
    <w:rsid w:val="00B70C16"/>
    <w:rsid w:val="00B70D2C"/>
    <w:rsid w:val="00B71455"/>
    <w:rsid w:val="00B717AF"/>
    <w:rsid w:val="00B71928"/>
    <w:rsid w:val="00B7197C"/>
    <w:rsid w:val="00B71DE0"/>
    <w:rsid w:val="00B7289A"/>
    <w:rsid w:val="00B72C12"/>
    <w:rsid w:val="00B72D0F"/>
    <w:rsid w:val="00B74068"/>
    <w:rsid w:val="00B75B2D"/>
    <w:rsid w:val="00B75D82"/>
    <w:rsid w:val="00B7638F"/>
    <w:rsid w:val="00B766E3"/>
    <w:rsid w:val="00B76BB0"/>
    <w:rsid w:val="00B770E7"/>
    <w:rsid w:val="00B7731A"/>
    <w:rsid w:val="00B777EA"/>
    <w:rsid w:val="00B77813"/>
    <w:rsid w:val="00B77FCE"/>
    <w:rsid w:val="00B80307"/>
    <w:rsid w:val="00B8077B"/>
    <w:rsid w:val="00B80AA2"/>
    <w:rsid w:val="00B8115B"/>
    <w:rsid w:val="00B8152C"/>
    <w:rsid w:val="00B8231D"/>
    <w:rsid w:val="00B82807"/>
    <w:rsid w:val="00B828D7"/>
    <w:rsid w:val="00B83086"/>
    <w:rsid w:val="00B831CE"/>
    <w:rsid w:val="00B83253"/>
    <w:rsid w:val="00B83AFE"/>
    <w:rsid w:val="00B84262"/>
    <w:rsid w:val="00B8457C"/>
    <w:rsid w:val="00B84A9C"/>
    <w:rsid w:val="00B84B33"/>
    <w:rsid w:val="00B84F30"/>
    <w:rsid w:val="00B85528"/>
    <w:rsid w:val="00B8552F"/>
    <w:rsid w:val="00B85565"/>
    <w:rsid w:val="00B856F9"/>
    <w:rsid w:val="00B85E5D"/>
    <w:rsid w:val="00B85F76"/>
    <w:rsid w:val="00B8672F"/>
    <w:rsid w:val="00B86F61"/>
    <w:rsid w:val="00B8739D"/>
    <w:rsid w:val="00B87458"/>
    <w:rsid w:val="00B902BD"/>
    <w:rsid w:val="00B90737"/>
    <w:rsid w:val="00B9083E"/>
    <w:rsid w:val="00B90FA4"/>
    <w:rsid w:val="00B90FBA"/>
    <w:rsid w:val="00B910E1"/>
    <w:rsid w:val="00B91FF2"/>
    <w:rsid w:val="00B92443"/>
    <w:rsid w:val="00B92A4C"/>
    <w:rsid w:val="00B9360E"/>
    <w:rsid w:val="00B93C7F"/>
    <w:rsid w:val="00B93C95"/>
    <w:rsid w:val="00B93DAA"/>
    <w:rsid w:val="00B9420B"/>
    <w:rsid w:val="00B9458B"/>
    <w:rsid w:val="00B94C2D"/>
    <w:rsid w:val="00B9529C"/>
    <w:rsid w:val="00B95859"/>
    <w:rsid w:val="00B95A12"/>
    <w:rsid w:val="00B95D85"/>
    <w:rsid w:val="00B95EFC"/>
    <w:rsid w:val="00B95FFA"/>
    <w:rsid w:val="00B96026"/>
    <w:rsid w:val="00B96A6B"/>
    <w:rsid w:val="00B96F2E"/>
    <w:rsid w:val="00B976A5"/>
    <w:rsid w:val="00B97710"/>
    <w:rsid w:val="00B97D93"/>
    <w:rsid w:val="00BA03C4"/>
    <w:rsid w:val="00BA0810"/>
    <w:rsid w:val="00BA0CCF"/>
    <w:rsid w:val="00BA0E43"/>
    <w:rsid w:val="00BA0E48"/>
    <w:rsid w:val="00BA11C4"/>
    <w:rsid w:val="00BA14BD"/>
    <w:rsid w:val="00BA18C4"/>
    <w:rsid w:val="00BA1E76"/>
    <w:rsid w:val="00BA22A5"/>
    <w:rsid w:val="00BA3101"/>
    <w:rsid w:val="00BA3339"/>
    <w:rsid w:val="00BA3E03"/>
    <w:rsid w:val="00BA4649"/>
    <w:rsid w:val="00BA47F0"/>
    <w:rsid w:val="00BA4FC8"/>
    <w:rsid w:val="00BA5076"/>
    <w:rsid w:val="00BA509C"/>
    <w:rsid w:val="00BA5A78"/>
    <w:rsid w:val="00BA5B44"/>
    <w:rsid w:val="00BA5C68"/>
    <w:rsid w:val="00BA5D18"/>
    <w:rsid w:val="00BA5F15"/>
    <w:rsid w:val="00BA6353"/>
    <w:rsid w:val="00BA6E24"/>
    <w:rsid w:val="00BA6E62"/>
    <w:rsid w:val="00BA751E"/>
    <w:rsid w:val="00BA76B7"/>
    <w:rsid w:val="00BA7784"/>
    <w:rsid w:val="00BB004C"/>
    <w:rsid w:val="00BB092B"/>
    <w:rsid w:val="00BB1AA6"/>
    <w:rsid w:val="00BB1B68"/>
    <w:rsid w:val="00BB1DDB"/>
    <w:rsid w:val="00BB2522"/>
    <w:rsid w:val="00BB27B1"/>
    <w:rsid w:val="00BB2C56"/>
    <w:rsid w:val="00BB3051"/>
    <w:rsid w:val="00BB34DE"/>
    <w:rsid w:val="00BB3694"/>
    <w:rsid w:val="00BB37B5"/>
    <w:rsid w:val="00BB3B74"/>
    <w:rsid w:val="00BB3C48"/>
    <w:rsid w:val="00BB458B"/>
    <w:rsid w:val="00BB4650"/>
    <w:rsid w:val="00BB474E"/>
    <w:rsid w:val="00BB52E2"/>
    <w:rsid w:val="00BB5339"/>
    <w:rsid w:val="00BB5665"/>
    <w:rsid w:val="00BB60E3"/>
    <w:rsid w:val="00BB6931"/>
    <w:rsid w:val="00BB6C12"/>
    <w:rsid w:val="00BB6F09"/>
    <w:rsid w:val="00BB7062"/>
    <w:rsid w:val="00BB7F32"/>
    <w:rsid w:val="00BC012D"/>
    <w:rsid w:val="00BC028F"/>
    <w:rsid w:val="00BC0CFE"/>
    <w:rsid w:val="00BC109A"/>
    <w:rsid w:val="00BC1E9C"/>
    <w:rsid w:val="00BC2D03"/>
    <w:rsid w:val="00BC2DE7"/>
    <w:rsid w:val="00BC4166"/>
    <w:rsid w:val="00BC4397"/>
    <w:rsid w:val="00BC43FB"/>
    <w:rsid w:val="00BC487A"/>
    <w:rsid w:val="00BC4888"/>
    <w:rsid w:val="00BC4CCD"/>
    <w:rsid w:val="00BC658A"/>
    <w:rsid w:val="00BC73DA"/>
    <w:rsid w:val="00BC7614"/>
    <w:rsid w:val="00BC77BB"/>
    <w:rsid w:val="00BC7911"/>
    <w:rsid w:val="00BC79B8"/>
    <w:rsid w:val="00BC7A8C"/>
    <w:rsid w:val="00BC7C37"/>
    <w:rsid w:val="00BC7FBE"/>
    <w:rsid w:val="00BD001E"/>
    <w:rsid w:val="00BD0211"/>
    <w:rsid w:val="00BD0410"/>
    <w:rsid w:val="00BD06DA"/>
    <w:rsid w:val="00BD08CC"/>
    <w:rsid w:val="00BD109E"/>
    <w:rsid w:val="00BD15DB"/>
    <w:rsid w:val="00BD180B"/>
    <w:rsid w:val="00BD19A5"/>
    <w:rsid w:val="00BD1E0D"/>
    <w:rsid w:val="00BD1E5D"/>
    <w:rsid w:val="00BD1EF4"/>
    <w:rsid w:val="00BD200A"/>
    <w:rsid w:val="00BD21F2"/>
    <w:rsid w:val="00BD2349"/>
    <w:rsid w:val="00BD28D0"/>
    <w:rsid w:val="00BD2B6B"/>
    <w:rsid w:val="00BD371D"/>
    <w:rsid w:val="00BD3D25"/>
    <w:rsid w:val="00BD3EB3"/>
    <w:rsid w:val="00BD4074"/>
    <w:rsid w:val="00BD4FE5"/>
    <w:rsid w:val="00BD5860"/>
    <w:rsid w:val="00BD5ADE"/>
    <w:rsid w:val="00BD5AFE"/>
    <w:rsid w:val="00BD5E5E"/>
    <w:rsid w:val="00BD63AF"/>
    <w:rsid w:val="00BD6E06"/>
    <w:rsid w:val="00BD6F90"/>
    <w:rsid w:val="00BD71CF"/>
    <w:rsid w:val="00BD739B"/>
    <w:rsid w:val="00BD795D"/>
    <w:rsid w:val="00BE0565"/>
    <w:rsid w:val="00BE08A6"/>
    <w:rsid w:val="00BE0EC1"/>
    <w:rsid w:val="00BE1333"/>
    <w:rsid w:val="00BE1848"/>
    <w:rsid w:val="00BE1A59"/>
    <w:rsid w:val="00BE1F76"/>
    <w:rsid w:val="00BE1F89"/>
    <w:rsid w:val="00BE41EB"/>
    <w:rsid w:val="00BE4365"/>
    <w:rsid w:val="00BE4631"/>
    <w:rsid w:val="00BE4B5C"/>
    <w:rsid w:val="00BE50CD"/>
    <w:rsid w:val="00BE5197"/>
    <w:rsid w:val="00BE551B"/>
    <w:rsid w:val="00BE61E9"/>
    <w:rsid w:val="00BE70C0"/>
    <w:rsid w:val="00BE7496"/>
    <w:rsid w:val="00BE752D"/>
    <w:rsid w:val="00BE755F"/>
    <w:rsid w:val="00BE769F"/>
    <w:rsid w:val="00BE7917"/>
    <w:rsid w:val="00BE7F7B"/>
    <w:rsid w:val="00BF0597"/>
    <w:rsid w:val="00BF10DD"/>
    <w:rsid w:val="00BF1524"/>
    <w:rsid w:val="00BF20A4"/>
    <w:rsid w:val="00BF2282"/>
    <w:rsid w:val="00BF375E"/>
    <w:rsid w:val="00BF3896"/>
    <w:rsid w:val="00BF399B"/>
    <w:rsid w:val="00BF3C46"/>
    <w:rsid w:val="00BF3FD9"/>
    <w:rsid w:val="00BF42CE"/>
    <w:rsid w:val="00BF46C9"/>
    <w:rsid w:val="00BF49B0"/>
    <w:rsid w:val="00BF4F8C"/>
    <w:rsid w:val="00BF650D"/>
    <w:rsid w:val="00BF661F"/>
    <w:rsid w:val="00BF698F"/>
    <w:rsid w:val="00BF6C6B"/>
    <w:rsid w:val="00BF6E80"/>
    <w:rsid w:val="00BF6FD8"/>
    <w:rsid w:val="00BF7272"/>
    <w:rsid w:val="00BF7570"/>
    <w:rsid w:val="00BF77D7"/>
    <w:rsid w:val="00BF77DB"/>
    <w:rsid w:val="00C00600"/>
    <w:rsid w:val="00C01113"/>
    <w:rsid w:val="00C011CB"/>
    <w:rsid w:val="00C01600"/>
    <w:rsid w:val="00C01BEE"/>
    <w:rsid w:val="00C01CA6"/>
    <w:rsid w:val="00C01E62"/>
    <w:rsid w:val="00C020E8"/>
    <w:rsid w:val="00C02AA8"/>
    <w:rsid w:val="00C02BD0"/>
    <w:rsid w:val="00C0421A"/>
    <w:rsid w:val="00C042B9"/>
    <w:rsid w:val="00C04620"/>
    <w:rsid w:val="00C049B4"/>
    <w:rsid w:val="00C04CEA"/>
    <w:rsid w:val="00C058FF"/>
    <w:rsid w:val="00C06AE9"/>
    <w:rsid w:val="00C07EB1"/>
    <w:rsid w:val="00C100D5"/>
    <w:rsid w:val="00C11465"/>
    <w:rsid w:val="00C11495"/>
    <w:rsid w:val="00C11607"/>
    <w:rsid w:val="00C11628"/>
    <w:rsid w:val="00C11689"/>
    <w:rsid w:val="00C119C0"/>
    <w:rsid w:val="00C12454"/>
    <w:rsid w:val="00C126AE"/>
    <w:rsid w:val="00C12B92"/>
    <w:rsid w:val="00C13024"/>
    <w:rsid w:val="00C131A9"/>
    <w:rsid w:val="00C13886"/>
    <w:rsid w:val="00C13CAB"/>
    <w:rsid w:val="00C13DB1"/>
    <w:rsid w:val="00C13EDF"/>
    <w:rsid w:val="00C14CA4"/>
    <w:rsid w:val="00C15299"/>
    <w:rsid w:val="00C15495"/>
    <w:rsid w:val="00C15722"/>
    <w:rsid w:val="00C1580B"/>
    <w:rsid w:val="00C1624D"/>
    <w:rsid w:val="00C16A69"/>
    <w:rsid w:val="00C16C21"/>
    <w:rsid w:val="00C17452"/>
    <w:rsid w:val="00C176E4"/>
    <w:rsid w:val="00C17CDC"/>
    <w:rsid w:val="00C17E20"/>
    <w:rsid w:val="00C17E51"/>
    <w:rsid w:val="00C17FAA"/>
    <w:rsid w:val="00C20415"/>
    <w:rsid w:val="00C204E2"/>
    <w:rsid w:val="00C2059F"/>
    <w:rsid w:val="00C21314"/>
    <w:rsid w:val="00C217C2"/>
    <w:rsid w:val="00C2260B"/>
    <w:rsid w:val="00C22F4E"/>
    <w:rsid w:val="00C23426"/>
    <w:rsid w:val="00C23C15"/>
    <w:rsid w:val="00C23F47"/>
    <w:rsid w:val="00C2402D"/>
    <w:rsid w:val="00C24498"/>
    <w:rsid w:val="00C24CF7"/>
    <w:rsid w:val="00C24EC3"/>
    <w:rsid w:val="00C2561E"/>
    <w:rsid w:val="00C26042"/>
    <w:rsid w:val="00C265E2"/>
    <w:rsid w:val="00C26981"/>
    <w:rsid w:val="00C2756A"/>
    <w:rsid w:val="00C3037A"/>
    <w:rsid w:val="00C3040B"/>
    <w:rsid w:val="00C308A6"/>
    <w:rsid w:val="00C30BFF"/>
    <w:rsid w:val="00C30E6F"/>
    <w:rsid w:val="00C30F8B"/>
    <w:rsid w:val="00C30F8F"/>
    <w:rsid w:val="00C3114D"/>
    <w:rsid w:val="00C3192A"/>
    <w:rsid w:val="00C324B4"/>
    <w:rsid w:val="00C326E9"/>
    <w:rsid w:val="00C329F4"/>
    <w:rsid w:val="00C32F3C"/>
    <w:rsid w:val="00C3335F"/>
    <w:rsid w:val="00C339C2"/>
    <w:rsid w:val="00C33DDD"/>
    <w:rsid w:val="00C33FFA"/>
    <w:rsid w:val="00C34621"/>
    <w:rsid w:val="00C34F2C"/>
    <w:rsid w:val="00C352E3"/>
    <w:rsid w:val="00C3532B"/>
    <w:rsid w:val="00C35448"/>
    <w:rsid w:val="00C365CD"/>
    <w:rsid w:val="00C366F8"/>
    <w:rsid w:val="00C36AFD"/>
    <w:rsid w:val="00C36B86"/>
    <w:rsid w:val="00C36D67"/>
    <w:rsid w:val="00C36DC4"/>
    <w:rsid w:val="00C36F1E"/>
    <w:rsid w:val="00C37861"/>
    <w:rsid w:val="00C4068E"/>
    <w:rsid w:val="00C40859"/>
    <w:rsid w:val="00C40967"/>
    <w:rsid w:val="00C40F2D"/>
    <w:rsid w:val="00C415D3"/>
    <w:rsid w:val="00C41B37"/>
    <w:rsid w:val="00C42144"/>
    <w:rsid w:val="00C42DFE"/>
    <w:rsid w:val="00C42FD8"/>
    <w:rsid w:val="00C4365B"/>
    <w:rsid w:val="00C43BB1"/>
    <w:rsid w:val="00C43C17"/>
    <w:rsid w:val="00C43E5E"/>
    <w:rsid w:val="00C440B6"/>
    <w:rsid w:val="00C44426"/>
    <w:rsid w:val="00C4470C"/>
    <w:rsid w:val="00C44907"/>
    <w:rsid w:val="00C449AF"/>
    <w:rsid w:val="00C44A7A"/>
    <w:rsid w:val="00C450CA"/>
    <w:rsid w:val="00C458B9"/>
    <w:rsid w:val="00C45B65"/>
    <w:rsid w:val="00C45BF9"/>
    <w:rsid w:val="00C4618A"/>
    <w:rsid w:val="00C462C8"/>
    <w:rsid w:val="00C46362"/>
    <w:rsid w:val="00C46456"/>
    <w:rsid w:val="00C46663"/>
    <w:rsid w:val="00C466BA"/>
    <w:rsid w:val="00C47145"/>
    <w:rsid w:val="00C47255"/>
    <w:rsid w:val="00C477F3"/>
    <w:rsid w:val="00C47F11"/>
    <w:rsid w:val="00C50529"/>
    <w:rsid w:val="00C50DE5"/>
    <w:rsid w:val="00C52073"/>
    <w:rsid w:val="00C52188"/>
    <w:rsid w:val="00C526EF"/>
    <w:rsid w:val="00C5276C"/>
    <w:rsid w:val="00C52DC3"/>
    <w:rsid w:val="00C52E14"/>
    <w:rsid w:val="00C531CC"/>
    <w:rsid w:val="00C53E0B"/>
    <w:rsid w:val="00C5402F"/>
    <w:rsid w:val="00C54092"/>
    <w:rsid w:val="00C54786"/>
    <w:rsid w:val="00C54789"/>
    <w:rsid w:val="00C552FB"/>
    <w:rsid w:val="00C554D7"/>
    <w:rsid w:val="00C5564E"/>
    <w:rsid w:val="00C55A6A"/>
    <w:rsid w:val="00C55ABF"/>
    <w:rsid w:val="00C5626C"/>
    <w:rsid w:val="00C567CE"/>
    <w:rsid w:val="00C57000"/>
    <w:rsid w:val="00C574AB"/>
    <w:rsid w:val="00C57651"/>
    <w:rsid w:val="00C57762"/>
    <w:rsid w:val="00C603A8"/>
    <w:rsid w:val="00C611CC"/>
    <w:rsid w:val="00C618C9"/>
    <w:rsid w:val="00C61C2A"/>
    <w:rsid w:val="00C62214"/>
    <w:rsid w:val="00C62CB1"/>
    <w:rsid w:val="00C632A0"/>
    <w:rsid w:val="00C63727"/>
    <w:rsid w:val="00C637C4"/>
    <w:rsid w:val="00C639F4"/>
    <w:rsid w:val="00C645B3"/>
    <w:rsid w:val="00C6466F"/>
    <w:rsid w:val="00C65187"/>
    <w:rsid w:val="00C653E5"/>
    <w:rsid w:val="00C65440"/>
    <w:rsid w:val="00C658B2"/>
    <w:rsid w:val="00C65B7F"/>
    <w:rsid w:val="00C66066"/>
    <w:rsid w:val="00C6618F"/>
    <w:rsid w:val="00C6625E"/>
    <w:rsid w:val="00C662E4"/>
    <w:rsid w:val="00C66408"/>
    <w:rsid w:val="00C667BA"/>
    <w:rsid w:val="00C66A69"/>
    <w:rsid w:val="00C6765B"/>
    <w:rsid w:val="00C67A95"/>
    <w:rsid w:val="00C67C29"/>
    <w:rsid w:val="00C67DF8"/>
    <w:rsid w:val="00C67E41"/>
    <w:rsid w:val="00C70866"/>
    <w:rsid w:val="00C70AD0"/>
    <w:rsid w:val="00C70F53"/>
    <w:rsid w:val="00C71075"/>
    <w:rsid w:val="00C710E2"/>
    <w:rsid w:val="00C71680"/>
    <w:rsid w:val="00C71C76"/>
    <w:rsid w:val="00C71F37"/>
    <w:rsid w:val="00C71F97"/>
    <w:rsid w:val="00C7230D"/>
    <w:rsid w:val="00C7294C"/>
    <w:rsid w:val="00C72EAD"/>
    <w:rsid w:val="00C730AC"/>
    <w:rsid w:val="00C735A6"/>
    <w:rsid w:val="00C735E3"/>
    <w:rsid w:val="00C73958"/>
    <w:rsid w:val="00C74467"/>
    <w:rsid w:val="00C74655"/>
    <w:rsid w:val="00C74EFD"/>
    <w:rsid w:val="00C75141"/>
    <w:rsid w:val="00C75623"/>
    <w:rsid w:val="00C756D1"/>
    <w:rsid w:val="00C75D05"/>
    <w:rsid w:val="00C76B5B"/>
    <w:rsid w:val="00C77847"/>
    <w:rsid w:val="00C80114"/>
    <w:rsid w:val="00C80181"/>
    <w:rsid w:val="00C801F7"/>
    <w:rsid w:val="00C80BF4"/>
    <w:rsid w:val="00C80EC7"/>
    <w:rsid w:val="00C8139F"/>
    <w:rsid w:val="00C818DC"/>
    <w:rsid w:val="00C8217F"/>
    <w:rsid w:val="00C82184"/>
    <w:rsid w:val="00C822E5"/>
    <w:rsid w:val="00C825E8"/>
    <w:rsid w:val="00C8263E"/>
    <w:rsid w:val="00C828EF"/>
    <w:rsid w:val="00C82AF0"/>
    <w:rsid w:val="00C83046"/>
    <w:rsid w:val="00C83620"/>
    <w:rsid w:val="00C837BC"/>
    <w:rsid w:val="00C83E4C"/>
    <w:rsid w:val="00C842B4"/>
    <w:rsid w:val="00C844C0"/>
    <w:rsid w:val="00C84879"/>
    <w:rsid w:val="00C84AA3"/>
    <w:rsid w:val="00C84B73"/>
    <w:rsid w:val="00C84D4C"/>
    <w:rsid w:val="00C8538E"/>
    <w:rsid w:val="00C8567E"/>
    <w:rsid w:val="00C858A1"/>
    <w:rsid w:val="00C869EE"/>
    <w:rsid w:val="00C87836"/>
    <w:rsid w:val="00C90256"/>
    <w:rsid w:val="00C90456"/>
    <w:rsid w:val="00C9046D"/>
    <w:rsid w:val="00C90CDF"/>
    <w:rsid w:val="00C912C8"/>
    <w:rsid w:val="00C917A0"/>
    <w:rsid w:val="00C92336"/>
    <w:rsid w:val="00C92902"/>
    <w:rsid w:val="00C92F38"/>
    <w:rsid w:val="00C93308"/>
    <w:rsid w:val="00C93404"/>
    <w:rsid w:val="00C938E5"/>
    <w:rsid w:val="00C93CFF"/>
    <w:rsid w:val="00C93D20"/>
    <w:rsid w:val="00C942B2"/>
    <w:rsid w:val="00C944E3"/>
    <w:rsid w:val="00C94641"/>
    <w:rsid w:val="00C946DE"/>
    <w:rsid w:val="00C94733"/>
    <w:rsid w:val="00C94A6C"/>
    <w:rsid w:val="00C94B91"/>
    <w:rsid w:val="00C94BDF"/>
    <w:rsid w:val="00C952DF"/>
    <w:rsid w:val="00C95D96"/>
    <w:rsid w:val="00C96AD2"/>
    <w:rsid w:val="00C977FA"/>
    <w:rsid w:val="00C97EDB"/>
    <w:rsid w:val="00CA0BE0"/>
    <w:rsid w:val="00CA1164"/>
    <w:rsid w:val="00CA13AF"/>
    <w:rsid w:val="00CA1634"/>
    <w:rsid w:val="00CA1751"/>
    <w:rsid w:val="00CA1F25"/>
    <w:rsid w:val="00CA27C5"/>
    <w:rsid w:val="00CA294E"/>
    <w:rsid w:val="00CA2A11"/>
    <w:rsid w:val="00CA2ABA"/>
    <w:rsid w:val="00CA2F4F"/>
    <w:rsid w:val="00CA31CA"/>
    <w:rsid w:val="00CA3457"/>
    <w:rsid w:val="00CA34FF"/>
    <w:rsid w:val="00CA377E"/>
    <w:rsid w:val="00CA3F68"/>
    <w:rsid w:val="00CA46A0"/>
    <w:rsid w:val="00CA4CC8"/>
    <w:rsid w:val="00CA63EF"/>
    <w:rsid w:val="00CA6C26"/>
    <w:rsid w:val="00CA6C4B"/>
    <w:rsid w:val="00CA6EB7"/>
    <w:rsid w:val="00CA7B5A"/>
    <w:rsid w:val="00CA7C24"/>
    <w:rsid w:val="00CB0689"/>
    <w:rsid w:val="00CB0928"/>
    <w:rsid w:val="00CB107E"/>
    <w:rsid w:val="00CB1360"/>
    <w:rsid w:val="00CB1BB1"/>
    <w:rsid w:val="00CB29CB"/>
    <w:rsid w:val="00CB314E"/>
    <w:rsid w:val="00CB371C"/>
    <w:rsid w:val="00CB3D7F"/>
    <w:rsid w:val="00CB3ED3"/>
    <w:rsid w:val="00CB400F"/>
    <w:rsid w:val="00CB4567"/>
    <w:rsid w:val="00CB458F"/>
    <w:rsid w:val="00CB4A35"/>
    <w:rsid w:val="00CB4B32"/>
    <w:rsid w:val="00CB4BDD"/>
    <w:rsid w:val="00CB4D0D"/>
    <w:rsid w:val="00CB581F"/>
    <w:rsid w:val="00CB5F59"/>
    <w:rsid w:val="00CB6447"/>
    <w:rsid w:val="00CB644B"/>
    <w:rsid w:val="00CB6B00"/>
    <w:rsid w:val="00CB7663"/>
    <w:rsid w:val="00CB7A95"/>
    <w:rsid w:val="00CC01CA"/>
    <w:rsid w:val="00CC07FC"/>
    <w:rsid w:val="00CC14DB"/>
    <w:rsid w:val="00CC1D4E"/>
    <w:rsid w:val="00CC21E9"/>
    <w:rsid w:val="00CC24C9"/>
    <w:rsid w:val="00CC2C7A"/>
    <w:rsid w:val="00CC3270"/>
    <w:rsid w:val="00CC3856"/>
    <w:rsid w:val="00CC3F3A"/>
    <w:rsid w:val="00CC423B"/>
    <w:rsid w:val="00CC4338"/>
    <w:rsid w:val="00CC4394"/>
    <w:rsid w:val="00CC4754"/>
    <w:rsid w:val="00CC4CBA"/>
    <w:rsid w:val="00CC5135"/>
    <w:rsid w:val="00CC63E3"/>
    <w:rsid w:val="00CC6586"/>
    <w:rsid w:val="00CC667A"/>
    <w:rsid w:val="00CC6701"/>
    <w:rsid w:val="00CC6F88"/>
    <w:rsid w:val="00CC7086"/>
    <w:rsid w:val="00CC7730"/>
    <w:rsid w:val="00CC7B4E"/>
    <w:rsid w:val="00CC7F6A"/>
    <w:rsid w:val="00CD0798"/>
    <w:rsid w:val="00CD0B2D"/>
    <w:rsid w:val="00CD0DC0"/>
    <w:rsid w:val="00CD13DE"/>
    <w:rsid w:val="00CD176D"/>
    <w:rsid w:val="00CD2835"/>
    <w:rsid w:val="00CD2C05"/>
    <w:rsid w:val="00CD33DD"/>
    <w:rsid w:val="00CD3534"/>
    <w:rsid w:val="00CD4DA7"/>
    <w:rsid w:val="00CD4E41"/>
    <w:rsid w:val="00CD5F1C"/>
    <w:rsid w:val="00CD669D"/>
    <w:rsid w:val="00CD675E"/>
    <w:rsid w:val="00CD6CA4"/>
    <w:rsid w:val="00CD7204"/>
    <w:rsid w:val="00CD7C9C"/>
    <w:rsid w:val="00CD7DFC"/>
    <w:rsid w:val="00CE0019"/>
    <w:rsid w:val="00CE00E1"/>
    <w:rsid w:val="00CE0351"/>
    <w:rsid w:val="00CE080E"/>
    <w:rsid w:val="00CE15A5"/>
    <w:rsid w:val="00CE1CDF"/>
    <w:rsid w:val="00CE1EB2"/>
    <w:rsid w:val="00CE2B4B"/>
    <w:rsid w:val="00CE3486"/>
    <w:rsid w:val="00CE3528"/>
    <w:rsid w:val="00CE39F2"/>
    <w:rsid w:val="00CE516E"/>
    <w:rsid w:val="00CE537A"/>
    <w:rsid w:val="00CE5AC4"/>
    <w:rsid w:val="00CE5AD3"/>
    <w:rsid w:val="00CE5D1B"/>
    <w:rsid w:val="00CE5D5D"/>
    <w:rsid w:val="00CE6486"/>
    <w:rsid w:val="00CE681A"/>
    <w:rsid w:val="00CE68F3"/>
    <w:rsid w:val="00CE6973"/>
    <w:rsid w:val="00CE6FE5"/>
    <w:rsid w:val="00CE7031"/>
    <w:rsid w:val="00CE7579"/>
    <w:rsid w:val="00CF02F6"/>
    <w:rsid w:val="00CF06D8"/>
    <w:rsid w:val="00CF0BC4"/>
    <w:rsid w:val="00CF233B"/>
    <w:rsid w:val="00CF2D9C"/>
    <w:rsid w:val="00CF33DE"/>
    <w:rsid w:val="00CF3B22"/>
    <w:rsid w:val="00CF3CF4"/>
    <w:rsid w:val="00CF3F4D"/>
    <w:rsid w:val="00CF4434"/>
    <w:rsid w:val="00CF5049"/>
    <w:rsid w:val="00CF53BA"/>
    <w:rsid w:val="00CF58B7"/>
    <w:rsid w:val="00CF5E64"/>
    <w:rsid w:val="00CF6090"/>
    <w:rsid w:val="00CF67A7"/>
    <w:rsid w:val="00CF6FDC"/>
    <w:rsid w:val="00CF76B7"/>
    <w:rsid w:val="00CF76FB"/>
    <w:rsid w:val="00CF7B77"/>
    <w:rsid w:val="00D00052"/>
    <w:rsid w:val="00D004C1"/>
    <w:rsid w:val="00D00C86"/>
    <w:rsid w:val="00D00C91"/>
    <w:rsid w:val="00D00D19"/>
    <w:rsid w:val="00D017A3"/>
    <w:rsid w:val="00D01E4F"/>
    <w:rsid w:val="00D0276F"/>
    <w:rsid w:val="00D0277B"/>
    <w:rsid w:val="00D02AA5"/>
    <w:rsid w:val="00D02B3D"/>
    <w:rsid w:val="00D02EE7"/>
    <w:rsid w:val="00D03645"/>
    <w:rsid w:val="00D03B5D"/>
    <w:rsid w:val="00D04145"/>
    <w:rsid w:val="00D04901"/>
    <w:rsid w:val="00D049F1"/>
    <w:rsid w:val="00D04F33"/>
    <w:rsid w:val="00D055A1"/>
    <w:rsid w:val="00D0574D"/>
    <w:rsid w:val="00D057C3"/>
    <w:rsid w:val="00D05E86"/>
    <w:rsid w:val="00D06093"/>
    <w:rsid w:val="00D0640C"/>
    <w:rsid w:val="00D06B35"/>
    <w:rsid w:val="00D06F12"/>
    <w:rsid w:val="00D07364"/>
    <w:rsid w:val="00D074F8"/>
    <w:rsid w:val="00D10529"/>
    <w:rsid w:val="00D1085B"/>
    <w:rsid w:val="00D10A57"/>
    <w:rsid w:val="00D10C1C"/>
    <w:rsid w:val="00D1141E"/>
    <w:rsid w:val="00D1198D"/>
    <w:rsid w:val="00D11AC9"/>
    <w:rsid w:val="00D11DEC"/>
    <w:rsid w:val="00D11E0E"/>
    <w:rsid w:val="00D120D5"/>
    <w:rsid w:val="00D122AF"/>
    <w:rsid w:val="00D13B40"/>
    <w:rsid w:val="00D140B8"/>
    <w:rsid w:val="00D1467E"/>
    <w:rsid w:val="00D15061"/>
    <w:rsid w:val="00D151ED"/>
    <w:rsid w:val="00D15714"/>
    <w:rsid w:val="00D15C72"/>
    <w:rsid w:val="00D15E19"/>
    <w:rsid w:val="00D16668"/>
    <w:rsid w:val="00D167F7"/>
    <w:rsid w:val="00D16985"/>
    <w:rsid w:val="00D16E25"/>
    <w:rsid w:val="00D1775B"/>
    <w:rsid w:val="00D17971"/>
    <w:rsid w:val="00D17CF8"/>
    <w:rsid w:val="00D209E6"/>
    <w:rsid w:val="00D20B74"/>
    <w:rsid w:val="00D20D66"/>
    <w:rsid w:val="00D20F57"/>
    <w:rsid w:val="00D221F6"/>
    <w:rsid w:val="00D22ED6"/>
    <w:rsid w:val="00D22F2F"/>
    <w:rsid w:val="00D2306A"/>
    <w:rsid w:val="00D23667"/>
    <w:rsid w:val="00D237F0"/>
    <w:rsid w:val="00D23CE2"/>
    <w:rsid w:val="00D241D1"/>
    <w:rsid w:val="00D247FE"/>
    <w:rsid w:val="00D25C72"/>
    <w:rsid w:val="00D2614D"/>
    <w:rsid w:val="00D26244"/>
    <w:rsid w:val="00D26286"/>
    <w:rsid w:val="00D26C33"/>
    <w:rsid w:val="00D26F25"/>
    <w:rsid w:val="00D26F87"/>
    <w:rsid w:val="00D27458"/>
    <w:rsid w:val="00D27723"/>
    <w:rsid w:val="00D279C2"/>
    <w:rsid w:val="00D279E7"/>
    <w:rsid w:val="00D27C68"/>
    <w:rsid w:val="00D27D3D"/>
    <w:rsid w:val="00D304F4"/>
    <w:rsid w:val="00D30B3E"/>
    <w:rsid w:val="00D30CC0"/>
    <w:rsid w:val="00D30F12"/>
    <w:rsid w:val="00D31603"/>
    <w:rsid w:val="00D325E6"/>
    <w:rsid w:val="00D3265A"/>
    <w:rsid w:val="00D33362"/>
    <w:rsid w:val="00D333DE"/>
    <w:rsid w:val="00D33AAA"/>
    <w:rsid w:val="00D3462D"/>
    <w:rsid w:val="00D34830"/>
    <w:rsid w:val="00D34BD7"/>
    <w:rsid w:val="00D34BF2"/>
    <w:rsid w:val="00D35116"/>
    <w:rsid w:val="00D3514D"/>
    <w:rsid w:val="00D35706"/>
    <w:rsid w:val="00D35AEC"/>
    <w:rsid w:val="00D35B24"/>
    <w:rsid w:val="00D3606D"/>
    <w:rsid w:val="00D36649"/>
    <w:rsid w:val="00D36C84"/>
    <w:rsid w:val="00D36F45"/>
    <w:rsid w:val="00D3738A"/>
    <w:rsid w:val="00D37D3A"/>
    <w:rsid w:val="00D37D9A"/>
    <w:rsid w:val="00D402F4"/>
    <w:rsid w:val="00D40432"/>
    <w:rsid w:val="00D404BD"/>
    <w:rsid w:val="00D40624"/>
    <w:rsid w:val="00D409E9"/>
    <w:rsid w:val="00D40F45"/>
    <w:rsid w:val="00D41353"/>
    <w:rsid w:val="00D41375"/>
    <w:rsid w:val="00D419C9"/>
    <w:rsid w:val="00D41C6C"/>
    <w:rsid w:val="00D41DE8"/>
    <w:rsid w:val="00D4205C"/>
    <w:rsid w:val="00D426E7"/>
    <w:rsid w:val="00D42B27"/>
    <w:rsid w:val="00D42F7C"/>
    <w:rsid w:val="00D433BA"/>
    <w:rsid w:val="00D433C0"/>
    <w:rsid w:val="00D43604"/>
    <w:rsid w:val="00D43C56"/>
    <w:rsid w:val="00D43DAB"/>
    <w:rsid w:val="00D44291"/>
    <w:rsid w:val="00D445C2"/>
    <w:rsid w:val="00D44B80"/>
    <w:rsid w:val="00D44E64"/>
    <w:rsid w:val="00D44F50"/>
    <w:rsid w:val="00D450F5"/>
    <w:rsid w:val="00D45156"/>
    <w:rsid w:val="00D45316"/>
    <w:rsid w:val="00D453CB"/>
    <w:rsid w:val="00D45582"/>
    <w:rsid w:val="00D45844"/>
    <w:rsid w:val="00D45934"/>
    <w:rsid w:val="00D45F61"/>
    <w:rsid w:val="00D462EB"/>
    <w:rsid w:val="00D468A7"/>
    <w:rsid w:val="00D46CD6"/>
    <w:rsid w:val="00D46FC4"/>
    <w:rsid w:val="00D4739C"/>
    <w:rsid w:val="00D500ED"/>
    <w:rsid w:val="00D501A0"/>
    <w:rsid w:val="00D504AB"/>
    <w:rsid w:val="00D50F8C"/>
    <w:rsid w:val="00D50FB1"/>
    <w:rsid w:val="00D50FFD"/>
    <w:rsid w:val="00D51D13"/>
    <w:rsid w:val="00D51D6A"/>
    <w:rsid w:val="00D5212B"/>
    <w:rsid w:val="00D5227B"/>
    <w:rsid w:val="00D52954"/>
    <w:rsid w:val="00D52D5D"/>
    <w:rsid w:val="00D53032"/>
    <w:rsid w:val="00D541E1"/>
    <w:rsid w:val="00D5458F"/>
    <w:rsid w:val="00D54649"/>
    <w:rsid w:val="00D54ECB"/>
    <w:rsid w:val="00D5534B"/>
    <w:rsid w:val="00D55720"/>
    <w:rsid w:val="00D55C5C"/>
    <w:rsid w:val="00D5606A"/>
    <w:rsid w:val="00D56419"/>
    <w:rsid w:val="00D5647B"/>
    <w:rsid w:val="00D5796E"/>
    <w:rsid w:val="00D602EA"/>
    <w:rsid w:val="00D603F0"/>
    <w:rsid w:val="00D60844"/>
    <w:rsid w:val="00D60973"/>
    <w:rsid w:val="00D60F80"/>
    <w:rsid w:val="00D61116"/>
    <w:rsid w:val="00D61F7A"/>
    <w:rsid w:val="00D62456"/>
    <w:rsid w:val="00D62459"/>
    <w:rsid w:val="00D6258A"/>
    <w:rsid w:val="00D62808"/>
    <w:rsid w:val="00D6295A"/>
    <w:rsid w:val="00D6297A"/>
    <w:rsid w:val="00D62AAA"/>
    <w:rsid w:val="00D62BA9"/>
    <w:rsid w:val="00D62DB8"/>
    <w:rsid w:val="00D634DD"/>
    <w:rsid w:val="00D63EA8"/>
    <w:rsid w:val="00D64783"/>
    <w:rsid w:val="00D65221"/>
    <w:rsid w:val="00D6522E"/>
    <w:rsid w:val="00D653ED"/>
    <w:rsid w:val="00D65568"/>
    <w:rsid w:val="00D655F1"/>
    <w:rsid w:val="00D65967"/>
    <w:rsid w:val="00D66226"/>
    <w:rsid w:val="00D6651D"/>
    <w:rsid w:val="00D665E1"/>
    <w:rsid w:val="00D66975"/>
    <w:rsid w:val="00D66CF0"/>
    <w:rsid w:val="00D675D1"/>
    <w:rsid w:val="00D67725"/>
    <w:rsid w:val="00D67988"/>
    <w:rsid w:val="00D67D0C"/>
    <w:rsid w:val="00D706D5"/>
    <w:rsid w:val="00D708A4"/>
    <w:rsid w:val="00D70AC6"/>
    <w:rsid w:val="00D70C4B"/>
    <w:rsid w:val="00D71573"/>
    <w:rsid w:val="00D715FE"/>
    <w:rsid w:val="00D71C40"/>
    <w:rsid w:val="00D72102"/>
    <w:rsid w:val="00D726AE"/>
    <w:rsid w:val="00D729B7"/>
    <w:rsid w:val="00D7320F"/>
    <w:rsid w:val="00D73934"/>
    <w:rsid w:val="00D7457F"/>
    <w:rsid w:val="00D74AE3"/>
    <w:rsid w:val="00D74FCF"/>
    <w:rsid w:val="00D754B8"/>
    <w:rsid w:val="00D75BB0"/>
    <w:rsid w:val="00D75C4D"/>
    <w:rsid w:val="00D76115"/>
    <w:rsid w:val="00D76A5F"/>
    <w:rsid w:val="00D76EFF"/>
    <w:rsid w:val="00D77210"/>
    <w:rsid w:val="00D77366"/>
    <w:rsid w:val="00D773AE"/>
    <w:rsid w:val="00D77907"/>
    <w:rsid w:val="00D77FC5"/>
    <w:rsid w:val="00D80553"/>
    <w:rsid w:val="00D807B4"/>
    <w:rsid w:val="00D807BB"/>
    <w:rsid w:val="00D80C3A"/>
    <w:rsid w:val="00D8191A"/>
    <w:rsid w:val="00D81C53"/>
    <w:rsid w:val="00D82449"/>
    <w:rsid w:val="00D829D7"/>
    <w:rsid w:val="00D834C6"/>
    <w:rsid w:val="00D836B0"/>
    <w:rsid w:val="00D838D0"/>
    <w:rsid w:val="00D838F6"/>
    <w:rsid w:val="00D83B52"/>
    <w:rsid w:val="00D84272"/>
    <w:rsid w:val="00D849B6"/>
    <w:rsid w:val="00D84A5C"/>
    <w:rsid w:val="00D84DE5"/>
    <w:rsid w:val="00D85006"/>
    <w:rsid w:val="00D85210"/>
    <w:rsid w:val="00D854C5"/>
    <w:rsid w:val="00D85765"/>
    <w:rsid w:val="00D8626D"/>
    <w:rsid w:val="00D862AD"/>
    <w:rsid w:val="00D86586"/>
    <w:rsid w:val="00D86B9E"/>
    <w:rsid w:val="00D86E10"/>
    <w:rsid w:val="00D87366"/>
    <w:rsid w:val="00D873C2"/>
    <w:rsid w:val="00D87907"/>
    <w:rsid w:val="00D87C2B"/>
    <w:rsid w:val="00D900DE"/>
    <w:rsid w:val="00D90126"/>
    <w:rsid w:val="00D90128"/>
    <w:rsid w:val="00D9040F"/>
    <w:rsid w:val="00D90D17"/>
    <w:rsid w:val="00D90E48"/>
    <w:rsid w:val="00D91234"/>
    <w:rsid w:val="00D91E2F"/>
    <w:rsid w:val="00D924EE"/>
    <w:rsid w:val="00D92D16"/>
    <w:rsid w:val="00D9308E"/>
    <w:rsid w:val="00D93626"/>
    <w:rsid w:val="00D937B5"/>
    <w:rsid w:val="00D93A9C"/>
    <w:rsid w:val="00D93DFD"/>
    <w:rsid w:val="00D93EF5"/>
    <w:rsid w:val="00D94664"/>
    <w:rsid w:val="00D94862"/>
    <w:rsid w:val="00D95698"/>
    <w:rsid w:val="00D95A26"/>
    <w:rsid w:val="00D963B7"/>
    <w:rsid w:val="00D963B8"/>
    <w:rsid w:val="00D963EE"/>
    <w:rsid w:val="00D96537"/>
    <w:rsid w:val="00D965F1"/>
    <w:rsid w:val="00D96D89"/>
    <w:rsid w:val="00D97141"/>
    <w:rsid w:val="00D97339"/>
    <w:rsid w:val="00D97682"/>
    <w:rsid w:val="00D9773F"/>
    <w:rsid w:val="00DA0379"/>
    <w:rsid w:val="00DA0DB9"/>
    <w:rsid w:val="00DA1795"/>
    <w:rsid w:val="00DA189E"/>
    <w:rsid w:val="00DA1B03"/>
    <w:rsid w:val="00DA1BFF"/>
    <w:rsid w:val="00DA241F"/>
    <w:rsid w:val="00DA28FC"/>
    <w:rsid w:val="00DA29D4"/>
    <w:rsid w:val="00DA2C5B"/>
    <w:rsid w:val="00DA36A6"/>
    <w:rsid w:val="00DA3F90"/>
    <w:rsid w:val="00DA41C8"/>
    <w:rsid w:val="00DA455C"/>
    <w:rsid w:val="00DA4B05"/>
    <w:rsid w:val="00DA4D3A"/>
    <w:rsid w:val="00DA592E"/>
    <w:rsid w:val="00DA5AEB"/>
    <w:rsid w:val="00DA612E"/>
    <w:rsid w:val="00DA6235"/>
    <w:rsid w:val="00DA6423"/>
    <w:rsid w:val="00DA68EC"/>
    <w:rsid w:val="00DA6A9A"/>
    <w:rsid w:val="00DA70E1"/>
    <w:rsid w:val="00DA71CB"/>
    <w:rsid w:val="00DA7376"/>
    <w:rsid w:val="00DA7AF4"/>
    <w:rsid w:val="00DA7F30"/>
    <w:rsid w:val="00DB001A"/>
    <w:rsid w:val="00DB04A8"/>
    <w:rsid w:val="00DB06C0"/>
    <w:rsid w:val="00DB08F8"/>
    <w:rsid w:val="00DB0B1D"/>
    <w:rsid w:val="00DB0BCF"/>
    <w:rsid w:val="00DB0EB2"/>
    <w:rsid w:val="00DB3599"/>
    <w:rsid w:val="00DB38BD"/>
    <w:rsid w:val="00DB4177"/>
    <w:rsid w:val="00DB5067"/>
    <w:rsid w:val="00DB535D"/>
    <w:rsid w:val="00DB6557"/>
    <w:rsid w:val="00DB65B8"/>
    <w:rsid w:val="00DB6657"/>
    <w:rsid w:val="00DB73E7"/>
    <w:rsid w:val="00DB777A"/>
    <w:rsid w:val="00DB7DE8"/>
    <w:rsid w:val="00DC0262"/>
    <w:rsid w:val="00DC090D"/>
    <w:rsid w:val="00DC0D53"/>
    <w:rsid w:val="00DC1458"/>
    <w:rsid w:val="00DC19E1"/>
    <w:rsid w:val="00DC24C9"/>
    <w:rsid w:val="00DC2588"/>
    <w:rsid w:val="00DC317F"/>
    <w:rsid w:val="00DC36D4"/>
    <w:rsid w:val="00DC389B"/>
    <w:rsid w:val="00DC3D18"/>
    <w:rsid w:val="00DC3ECB"/>
    <w:rsid w:val="00DC4945"/>
    <w:rsid w:val="00DC4AC2"/>
    <w:rsid w:val="00DC4B30"/>
    <w:rsid w:val="00DC4E05"/>
    <w:rsid w:val="00DC4E0B"/>
    <w:rsid w:val="00DC4F50"/>
    <w:rsid w:val="00DC5102"/>
    <w:rsid w:val="00DC51C2"/>
    <w:rsid w:val="00DC5C42"/>
    <w:rsid w:val="00DC5C71"/>
    <w:rsid w:val="00DC5FCD"/>
    <w:rsid w:val="00DC6214"/>
    <w:rsid w:val="00DC6455"/>
    <w:rsid w:val="00DC66CE"/>
    <w:rsid w:val="00DC67D0"/>
    <w:rsid w:val="00DC6EED"/>
    <w:rsid w:val="00DC7232"/>
    <w:rsid w:val="00DC7456"/>
    <w:rsid w:val="00DD0804"/>
    <w:rsid w:val="00DD083D"/>
    <w:rsid w:val="00DD1050"/>
    <w:rsid w:val="00DD1163"/>
    <w:rsid w:val="00DD1E81"/>
    <w:rsid w:val="00DD260A"/>
    <w:rsid w:val="00DD29ED"/>
    <w:rsid w:val="00DD2D4F"/>
    <w:rsid w:val="00DD2F63"/>
    <w:rsid w:val="00DD313D"/>
    <w:rsid w:val="00DD3611"/>
    <w:rsid w:val="00DD3676"/>
    <w:rsid w:val="00DD36F0"/>
    <w:rsid w:val="00DD3BA7"/>
    <w:rsid w:val="00DD430A"/>
    <w:rsid w:val="00DD466F"/>
    <w:rsid w:val="00DD51C6"/>
    <w:rsid w:val="00DD56A4"/>
    <w:rsid w:val="00DD5AA2"/>
    <w:rsid w:val="00DD6658"/>
    <w:rsid w:val="00DD6BCC"/>
    <w:rsid w:val="00DD6E30"/>
    <w:rsid w:val="00DD70AE"/>
    <w:rsid w:val="00DD7AC9"/>
    <w:rsid w:val="00DD7B70"/>
    <w:rsid w:val="00DD7FDB"/>
    <w:rsid w:val="00DE007C"/>
    <w:rsid w:val="00DE0F95"/>
    <w:rsid w:val="00DE114E"/>
    <w:rsid w:val="00DE1480"/>
    <w:rsid w:val="00DE1AC4"/>
    <w:rsid w:val="00DE1B8E"/>
    <w:rsid w:val="00DE1D7C"/>
    <w:rsid w:val="00DE22FA"/>
    <w:rsid w:val="00DE2776"/>
    <w:rsid w:val="00DE2CC7"/>
    <w:rsid w:val="00DE3929"/>
    <w:rsid w:val="00DE3B53"/>
    <w:rsid w:val="00DE3D6B"/>
    <w:rsid w:val="00DE41D8"/>
    <w:rsid w:val="00DE446E"/>
    <w:rsid w:val="00DE4502"/>
    <w:rsid w:val="00DE46D5"/>
    <w:rsid w:val="00DE5666"/>
    <w:rsid w:val="00DE5C37"/>
    <w:rsid w:val="00DE5CFA"/>
    <w:rsid w:val="00DE68A8"/>
    <w:rsid w:val="00DE6978"/>
    <w:rsid w:val="00DE6B7D"/>
    <w:rsid w:val="00DE7AF2"/>
    <w:rsid w:val="00DF0118"/>
    <w:rsid w:val="00DF07A2"/>
    <w:rsid w:val="00DF0B19"/>
    <w:rsid w:val="00DF12EB"/>
    <w:rsid w:val="00DF1502"/>
    <w:rsid w:val="00DF150E"/>
    <w:rsid w:val="00DF170C"/>
    <w:rsid w:val="00DF1BD9"/>
    <w:rsid w:val="00DF1E15"/>
    <w:rsid w:val="00DF1F4F"/>
    <w:rsid w:val="00DF2498"/>
    <w:rsid w:val="00DF260B"/>
    <w:rsid w:val="00DF2CB3"/>
    <w:rsid w:val="00DF34E1"/>
    <w:rsid w:val="00DF387A"/>
    <w:rsid w:val="00DF3C23"/>
    <w:rsid w:val="00DF427A"/>
    <w:rsid w:val="00DF42C3"/>
    <w:rsid w:val="00DF49FA"/>
    <w:rsid w:val="00DF52C6"/>
    <w:rsid w:val="00DF530E"/>
    <w:rsid w:val="00DF54B6"/>
    <w:rsid w:val="00DF694A"/>
    <w:rsid w:val="00DF6BF0"/>
    <w:rsid w:val="00DF6DB7"/>
    <w:rsid w:val="00DF6E7A"/>
    <w:rsid w:val="00DF6EC6"/>
    <w:rsid w:val="00DF6F0E"/>
    <w:rsid w:val="00DF6F3B"/>
    <w:rsid w:val="00DF706A"/>
    <w:rsid w:val="00DF7D44"/>
    <w:rsid w:val="00E000DA"/>
    <w:rsid w:val="00E00901"/>
    <w:rsid w:val="00E01BF1"/>
    <w:rsid w:val="00E020EE"/>
    <w:rsid w:val="00E02628"/>
    <w:rsid w:val="00E02E64"/>
    <w:rsid w:val="00E02E80"/>
    <w:rsid w:val="00E03782"/>
    <w:rsid w:val="00E037D7"/>
    <w:rsid w:val="00E03A07"/>
    <w:rsid w:val="00E045C7"/>
    <w:rsid w:val="00E04BAD"/>
    <w:rsid w:val="00E05811"/>
    <w:rsid w:val="00E06A9D"/>
    <w:rsid w:val="00E06D2C"/>
    <w:rsid w:val="00E070B5"/>
    <w:rsid w:val="00E07F52"/>
    <w:rsid w:val="00E10760"/>
    <w:rsid w:val="00E10F16"/>
    <w:rsid w:val="00E1155D"/>
    <w:rsid w:val="00E11F57"/>
    <w:rsid w:val="00E121D8"/>
    <w:rsid w:val="00E12219"/>
    <w:rsid w:val="00E126FF"/>
    <w:rsid w:val="00E12CDF"/>
    <w:rsid w:val="00E1322C"/>
    <w:rsid w:val="00E133D3"/>
    <w:rsid w:val="00E13695"/>
    <w:rsid w:val="00E13931"/>
    <w:rsid w:val="00E13998"/>
    <w:rsid w:val="00E13BB2"/>
    <w:rsid w:val="00E13D61"/>
    <w:rsid w:val="00E13DEF"/>
    <w:rsid w:val="00E155EB"/>
    <w:rsid w:val="00E16A01"/>
    <w:rsid w:val="00E16AA9"/>
    <w:rsid w:val="00E16ECB"/>
    <w:rsid w:val="00E17745"/>
    <w:rsid w:val="00E17918"/>
    <w:rsid w:val="00E17EC0"/>
    <w:rsid w:val="00E20475"/>
    <w:rsid w:val="00E205A7"/>
    <w:rsid w:val="00E20C2F"/>
    <w:rsid w:val="00E20C8B"/>
    <w:rsid w:val="00E20E7E"/>
    <w:rsid w:val="00E2106C"/>
    <w:rsid w:val="00E21ADD"/>
    <w:rsid w:val="00E22480"/>
    <w:rsid w:val="00E2267A"/>
    <w:rsid w:val="00E23243"/>
    <w:rsid w:val="00E23A3E"/>
    <w:rsid w:val="00E23A5D"/>
    <w:rsid w:val="00E23D9B"/>
    <w:rsid w:val="00E243AA"/>
    <w:rsid w:val="00E244F7"/>
    <w:rsid w:val="00E251EB"/>
    <w:rsid w:val="00E2526A"/>
    <w:rsid w:val="00E25297"/>
    <w:rsid w:val="00E25744"/>
    <w:rsid w:val="00E25904"/>
    <w:rsid w:val="00E26962"/>
    <w:rsid w:val="00E269C1"/>
    <w:rsid w:val="00E26CDE"/>
    <w:rsid w:val="00E26F1B"/>
    <w:rsid w:val="00E273B8"/>
    <w:rsid w:val="00E273CB"/>
    <w:rsid w:val="00E2757C"/>
    <w:rsid w:val="00E2759F"/>
    <w:rsid w:val="00E275FC"/>
    <w:rsid w:val="00E27E47"/>
    <w:rsid w:val="00E3020C"/>
    <w:rsid w:val="00E305BC"/>
    <w:rsid w:val="00E30ACA"/>
    <w:rsid w:val="00E313AD"/>
    <w:rsid w:val="00E315DF"/>
    <w:rsid w:val="00E31917"/>
    <w:rsid w:val="00E3252B"/>
    <w:rsid w:val="00E32589"/>
    <w:rsid w:val="00E32846"/>
    <w:rsid w:val="00E3338F"/>
    <w:rsid w:val="00E3343E"/>
    <w:rsid w:val="00E33FBE"/>
    <w:rsid w:val="00E342A9"/>
    <w:rsid w:val="00E3436D"/>
    <w:rsid w:val="00E3439C"/>
    <w:rsid w:val="00E3541B"/>
    <w:rsid w:val="00E3576E"/>
    <w:rsid w:val="00E35E88"/>
    <w:rsid w:val="00E36787"/>
    <w:rsid w:val="00E37008"/>
    <w:rsid w:val="00E3717D"/>
    <w:rsid w:val="00E3719A"/>
    <w:rsid w:val="00E371F6"/>
    <w:rsid w:val="00E377B3"/>
    <w:rsid w:val="00E37AF7"/>
    <w:rsid w:val="00E37C24"/>
    <w:rsid w:val="00E37DD5"/>
    <w:rsid w:val="00E40166"/>
    <w:rsid w:val="00E404FE"/>
    <w:rsid w:val="00E4053D"/>
    <w:rsid w:val="00E40B52"/>
    <w:rsid w:val="00E4163C"/>
    <w:rsid w:val="00E416DD"/>
    <w:rsid w:val="00E41E7E"/>
    <w:rsid w:val="00E42286"/>
    <w:rsid w:val="00E4314F"/>
    <w:rsid w:val="00E43841"/>
    <w:rsid w:val="00E439C8"/>
    <w:rsid w:val="00E43D9F"/>
    <w:rsid w:val="00E4443E"/>
    <w:rsid w:val="00E448A2"/>
    <w:rsid w:val="00E448C1"/>
    <w:rsid w:val="00E44919"/>
    <w:rsid w:val="00E451E1"/>
    <w:rsid w:val="00E45491"/>
    <w:rsid w:val="00E456B3"/>
    <w:rsid w:val="00E4578F"/>
    <w:rsid w:val="00E458FC"/>
    <w:rsid w:val="00E45DE0"/>
    <w:rsid w:val="00E46430"/>
    <w:rsid w:val="00E46FDD"/>
    <w:rsid w:val="00E479A6"/>
    <w:rsid w:val="00E479CE"/>
    <w:rsid w:val="00E47B5B"/>
    <w:rsid w:val="00E47CA8"/>
    <w:rsid w:val="00E47D9D"/>
    <w:rsid w:val="00E47F21"/>
    <w:rsid w:val="00E507EC"/>
    <w:rsid w:val="00E50DDF"/>
    <w:rsid w:val="00E50F10"/>
    <w:rsid w:val="00E51E32"/>
    <w:rsid w:val="00E51E8A"/>
    <w:rsid w:val="00E52637"/>
    <w:rsid w:val="00E5265D"/>
    <w:rsid w:val="00E526CF"/>
    <w:rsid w:val="00E52A06"/>
    <w:rsid w:val="00E52E1C"/>
    <w:rsid w:val="00E532D8"/>
    <w:rsid w:val="00E53BDC"/>
    <w:rsid w:val="00E543B1"/>
    <w:rsid w:val="00E54696"/>
    <w:rsid w:val="00E54797"/>
    <w:rsid w:val="00E548CB"/>
    <w:rsid w:val="00E54BDA"/>
    <w:rsid w:val="00E557E1"/>
    <w:rsid w:val="00E55B57"/>
    <w:rsid w:val="00E5600F"/>
    <w:rsid w:val="00E56253"/>
    <w:rsid w:val="00E56B6E"/>
    <w:rsid w:val="00E56E96"/>
    <w:rsid w:val="00E57208"/>
    <w:rsid w:val="00E57268"/>
    <w:rsid w:val="00E5772B"/>
    <w:rsid w:val="00E57914"/>
    <w:rsid w:val="00E579B8"/>
    <w:rsid w:val="00E57CD5"/>
    <w:rsid w:val="00E57D27"/>
    <w:rsid w:val="00E607E6"/>
    <w:rsid w:val="00E60CDB"/>
    <w:rsid w:val="00E60D5C"/>
    <w:rsid w:val="00E60D76"/>
    <w:rsid w:val="00E6182D"/>
    <w:rsid w:val="00E618C1"/>
    <w:rsid w:val="00E619B0"/>
    <w:rsid w:val="00E61AC3"/>
    <w:rsid w:val="00E61B40"/>
    <w:rsid w:val="00E61C1C"/>
    <w:rsid w:val="00E61EEB"/>
    <w:rsid w:val="00E62424"/>
    <w:rsid w:val="00E6397B"/>
    <w:rsid w:val="00E63AF9"/>
    <w:rsid w:val="00E63D76"/>
    <w:rsid w:val="00E64628"/>
    <w:rsid w:val="00E648F6"/>
    <w:rsid w:val="00E649B6"/>
    <w:rsid w:val="00E64D9F"/>
    <w:rsid w:val="00E651C1"/>
    <w:rsid w:val="00E65359"/>
    <w:rsid w:val="00E6562E"/>
    <w:rsid w:val="00E6567F"/>
    <w:rsid w:val="00E65920"/>
    <w:rsid w:val="00E65A83"/>
    <w:rsid w:val="00E65C04"/>
    <w:rsid w:val="00E66053"/>
    <w:rsid w:val="00E6628C"/>
    <w:rsid w:val="00E662C8"/>
    <w:rsid w:val="00E66A2C"/>
    <w:rsid w:val="00E66A45"/>
    <w:rsid w:val="00E67179"/>
    <w:rsid w:val="00E675AC"/>
    <w:rsid w:val="00E7018A"/>
    <w:rsid w:val="00E703E9"/>
    <w:rsid w:val="00E70C09"/>
    <w:rsid w:val="00E71C20"/>
    <w:rsid w:val="00E71ED2"/>
    <w:rsid w:val="00E71F0D"/>
    <w:rsid w:val="00E7225C"/>
    <w:rsid w:val="00E72989"/>
    <w:rsid w:val="00E73013"/>
    <w:rsid w:val="00E73D55"/>
    <w:rsid w:val="00E73D99"/>
    <w:rsid w:val="00E74058"/>
    <w:rsid w:val="00E743B7"/>
    <w:rsid w:val="00E74430"/>
    <w:rsid w:val="00E75204"/>
    <w:rsid w:val="00E758CD"/>
    <w:rsid w:val="00E75BE4"/>
    <w:rsid w:val="00E7670F"/>
    <w:rsid w:val="00E76C14"/>
    <w:rsid w:val="00E76CCB"/>
    <w:rsid w:val="00E7735A"/>
    <w:rsid w:val="00E7749A"/>
    <w:rsid w:val="00E774D6"/>
    <w:rsid w:val="00E77680"/>
    <w:rsid w:val="00E77B1B"/>
    <w:rsid w:val="00E77B7D"/>
    <w:rsid w:val="00E77CEF"/>
    <w:rsid w:val="00E77F0E"/>
    <w:rsid w:val="00E8012A"/>
    <w:rsid w:val="00E80154"/>
    <w:rsid w:val="00E803F4"/>
    <w:rsid w:val="00E808A6"/>
    <w:rsid w:val="00E809DB"/>
    <w:rsid w:val="00E80D28"/>
    <w:rsid w:val="00E80D53"/>
    <w:rsid w:val="00E817CB"/>
    <w:rsid w:val="00E81D26"/>
    <w:rsid w:val="00E81F0B"/>
    <w:rsid w:val="00E82E0F"/>
    <w:rsid w:val="00E8342E"/>
    <w:rsid w:val="00E83F92"/>
    <w:rsid w:val="00E8460D"/>
    <w:rsid w:val="00E848DC"/>
    <w:rsid w:val="00E84C87"/>
    <w:rsid w:val="00E84F61"/>
    <w:rsid w:val="00E85067"/>
    <w:rsid w:val="00E85111"/>
    <w:rsid w:val="00E854D0"/>
    <w:rsid w:val="00E8557D"/>
    <w:rsid w:val="00E856C7"/>
    <w:rsid w:val="00E8595D"/>
    <w:rsid w:val="00E85ABC"/>
    <w:rsid w:val="00E861B1"/>
    <w:rsid w:val="00E865B6"/>
    <w:rsid w:val="00E86916"/>
    <w:rsid w:val="00E86DB1"/>
    <w:rsid w:val="00E87255"/>
    <w:rsid w:val="00E872E3"/>
    <w:rsid w:val="00E875AC"/>
    <w:rsid w:val="00E87A80"/>
    <w:rsid w:val="00E87DEA"/>
    <w:rsid w:val="00E900DC"/>
    <w:rsid w:val="00E90AAE"/>
    <w:rsid w:val="00E91EA7"/>
    <w:rsid w:val="00E92049"/>
    <w:rsid w:val="00E92DCE"/>
    <w:rsid w:val="00E931A3"/>
    <w:rsid w:val="00E932E3"/>
    <w:rsid w:val="00E9333D"/>
    <w:rsid w:val="00E933A3"/>
    <w:rsid w:val="00E9384C"/>
    <w:rsid w:val="00E93DFF"/>
    <w:rsid w:val="00E9490C"/>
    <w:rsid w:val="00E95C34"/>
    <w:rsid w:val="00E95C60"/>
    <w:rsid w:val="00E95D54"/>
    <w:rsid w:val="00E96568"/>
    <w:rsid w:val="00E9667F"/>
    <w:rsid w:val="00E96BF3"/>
    <w:rsid w:val="00E96F89"/>
    <w:rsid w:val="00E9736D"/>
    <w:rsid w:val="00E973DD"/>
    <w:rsid w:val="00E97611"/>
    <w:rsid w:val="00E979A7"/>
    <w:rsid w:val="00E97DA9"/>
    <w:rsid w:val="00EA06EF"/>
    <w:rsid w:val="00EA07E4"/>
    <w:rsid w:val="00EA0908"/>
    <w:rsid w:val="00EA27CE"/>
    <w:rsid w:val="00EA2824"/>
    <w:rsid w:val="00EA286E"/>
    <w:rsid w:val="00EA2D4B"/>
    <w:rsid w:val="00EA2DB0"/>
    <w:rsid w:val="00EA32FF"/>
    <w:rsid w:val="00EA3458"/>
    <w:rsid w:val="00EA3F5C"/>
    <w:rsid w:val="00EA43CC"/>
    <w:rsid w:val="00EA4417"/>
    <w:rsid w:val="00EA4BC6"/>
    <w:rsid w:val="00EA4E6D"/>
    <w:rsid w:val="00EA4E96"/>
    <w:rsid w:val="00EA5128"/>
    <w:rsid w:val="00EA5130"/>
    <w:rsid w:val="00EA59AB"/>
    <w:rsid w:val="00EA6EA4"/>
    <w:rsid w:val="00EA7281"/>
    <w:rsid w:val="00EA77EF"/>
    <w:rsid w:val="00EA7C0B"/>
    <w:rsid w:val="00EA7EB2"/>
    <w:rsid w:val="00EB1303"/>
    <w:rsid w:val="00EB138A"/>
    <w:rsid w:val="00EB1867"/>
    <w:rsid w:val="00EB1DDA"/>
    <w:rsid w:val="00EB1F27"/>
    <w:rsid w:val="00EB2354"/>
    <w:rsid w:val="00EB2374"/>
    <w:rsid w:val="00EB26E3"/>
    <w:rsid w:val="00EB29BB"/>
    <w:rsid w:val="00EB2A76"/>
    <w:rsid w:val="00EB357A"/>
    <w:rsid w:val="00EB3638"/>
    <w:rsid w:val="00EB3768"/>
    <w:rsid w:val="00EB3962"/>
    <w:rsid w:val="00EB3B14"/>
    <w:rsid w:val="00EB47D9"/>
    <w:rsid w:val="00EB529B"/>
    <w:rsid w:val="00EB5498"/>
    <w:rsid w:val="00EB55D8"/>
    <w:rsid w:val="00EB55F3"/>
    <w:rsid w:val="00EB563E"/>
    <w:rsid w:val="00EB5BFB"/>
    <w:rsid w:val="00EB5C18"/>
    <w:rsid w:val="00EB6925"/>
    <w:rsid w:val="00EB6F5B"/>
    <w:rsid w:val="00EB738D"/>
    <w:rsid w:val="00EB7667"/>
    <w:rsid w:val="00EB7703"/>
    <w:rsid w:val="00EB7DEA"/>
    <w:rsid w:val="00EC0673"/>
    <w:rsid w:val="00EC076B"/>
    <w:rsid w:val="00EC1827"/>
    <w:rsid w:val="00EC19C5"/>
    <w:rsid w:val="00EC1A23"/>
    <w:rsid w:val="00EC1B84"/>
    <w:rsid w:val="00EC1C3C"/>
    <w:rsid w:val="00EC2394"/>
    <w:rsid w:val="00EC24D9"/>
    <w:rsid w:val="00EC2923"/>
    <w:rsid w:val="00EC2C97"/>
    <w:rsid w:val="00EC2D3A"/>
    <w:rsid w:val="00EC2FB0"/>
    <w:rsid w:val="00EC31A3"/>
    <w:rsid w:val="00EC32E5"/>
    <w:rsid w:val="00EC34D8"/>
    <w:rsid w:val="00EC393B"/>
    <w:rsid w:val="00EC3EEB"/>
    <w:rsid w:val="00EC4AF4"/>
    <w:rsid w:val="00EC4D23"/>
    <w:rsid w:val="00EC4F41"/>
    <w:rsid w:val="00EC50C2"/>
    <w:rsid w:val="00EC7340"/>
    <w:rsid w:val="00EC7DDF"/>
    <w:rsid w:val="00EC7E1C"/>
    <w:rsid w:val="00ED08A1"/>
    <w:rsid w:val="00ED0A7A"/>
    <w:rsid w:val="00ED0BF0"/>
    <w:rsid w:val="00ED16EA"/>
    <w:rsid w:val="00ED1EB8"/>
    <w:rsid w:val="00ED1F90"/>
    <w:rsid w:val="00ED217C"/>
    <w:rsid w:val="00ED2620"/>
    <w:rsid w:val="00ED288F"/>
    <w:rsid w:val="00ED32B1"/>
    <w:rsid w:val="00ED3392"/>
    <w:rsid w:val="00ED38FB"/>
    <w:rsid w:val="00ED3CD6"/>
    <w:rsid w:val="00ED42A0"/>
    <w:rsid w:val="00ED66DD"/>
    <w:rsid w:val="00ED73F1"/>
    <w:rsid w:val="00ED7DD8"/>
    <w:rsid w:val="00EE0C20"/>
    <w:rsid w:val="00EE0E77"/>
    <w:rsid w:val="00EE0FE4"/>
    <w:rsid w:val="00EE17D2"/>
    <w:rsid w:val="00EE1AC1"/>
    <w:rsid w:val="00EE2324"/>
    <w:rsid w:val="00EE2738"/>
    <w:rsid w:val="00EE2803"/>
    <w:rsid w:val="00EE2FF9"/>
    <w:rsid w:val="00EE373F"/>
    <w:rsid w:val="00EE37D1"/>
    <w:rsid w:val="00EE460E"/>
    <w:rsid w:val="00EE523D"/>
    <w:rsid w:val="00EE55AF"/>
    <w:rsid w:val="00EE5C30"/>
    <w:rsid w:val="00EE67E5"/>
    <w:rsid w:val="00EE6A1E"/>
    <w:rsid w:val="00EE6B67"/>
    <w:rsid w:val="00EE6F16"/>
    <w:rsid w:val="00EE7E1C"/>
    <w:rsid w:val="00EF0219"/>
    <w:rsid w:val="00EF0346"/>
    <w:rsid w:val="00EF037F"/>
    <w:rsid w:val="00EF0C57"/>
    <w:rsid w:val="00EF1488"/>
    <w:rsid w:val="00EF176A"/>
    <w:rsid w:val="00EF2121"/>
    <w:rsid w:val="00EF258D"/>
    <w:rsid w:val="00EF268D"/>
    <w:rsid w:val="00EF288D"/>
    <w:rsid w:val="00EF2FE6"/>
    <w:rsid w:val="00EF30C7"/>
    <w:rsid w:val="00EF3D7A"/>
    <w:rsid w:val="00EF3DC2"/>
    <w:rsid w:val="00EF4347"/>
    <w:rsid w:val="00EF4A6A"/>
    <w:rsid w:val="00EF4CCC"/>
    <w:rsid w:val="00EF4DE2"/>
    <w:rsid w:val="00EF4EB1"/>
    <w:rsid w:val="00EF535E"/>
    <w:rsid w:val="00EF538E"/>
    <w:rsid w:val="00EF60CD"/>
    <w:rsid w:val="00EF73C4"/>
    <w:rsid w:val="00EF798C"/>
    <w:rsid w:val="00F003DB"/>
    <w:rsid w:val="00F00591"/>
    <w:rsid w:val="00F00978"/>
    <w:rsid w:val="00F009E6"/>
    <w:rsid w:val="00F00A66"/>
    <w:rsid w:val="00F00DF9"/>
    <w:rsid w:val="00F01637"/>
    <w:rsid w:val="00F01B6E"/>
    <w:rsid w:val="00F02113"/>
    <w:rsid w:val="00F023C1"/>
    <w:rsid w:val="00F027C0"/>
    <w:rsid w:val="00F0292E"/>
    <w:rsid w:val="00F02EAD"/>
    <w:rsid w:val="00F03AAF"/>
    <w:rsid w:val="00F03F85"/>
    <w:rsid w:val="00F041A1"/>
    <w:rsid w:val="00F052C4"/>
    <w:rsid w:val="00F053E3"/>
    <w:rsid w:val="00F05996"/>
    <w:rsid w:val="00F05A33"/>
    <w:rsid w:val="00F06CFD"/>
    <w:rsid w:val="00F06DDC"/>
    <w:rsid w:val="00F06FEF"/>
    <w:rsid w:val="00F074E2"/>
    <w:rsid w:val="00F07E49"/>
    <w:rsid w:val="00F10143"/>
    <w:rsid w:val="00F1025F"/>
    <w:rsid w:val="00F11015"/>
    <w:rsid w:val="00F11B84"/>
    <w:rsid w:val="00F1235D"/>
    <w:rsid w:val="00F12C65"/>
    <w:rsid w:val="00F13C0C"/>
    <w:rsid w:val="00F13D65"/>
    <w:rsid w:val="00F13E5C"/>
    <w:rsid w:val="00F141AD"/>
    <w:rsid w:val="00F143F0"/>
    <w:rsid w:val="00F148FB"/>
    <w:rsid w:val="00F150CA"/>
    <w:rsid w:val="00F1581A"/>
    <w:rsid w:val="00F1615A"/>
    <w:rsid w:val="00F16429"/>
    <w:rsid w:val="00F169A1"/>
    <w:rsid w:val="00F16AB7"/>
    <w:rsid w:val="00F17BE6"/>
    <w:rsid w:val="00F17D89"/>
    <w:rsid w:val="00F200C1"/>
    <w:rsid w:val="00F2051A"/>
    <w:rsid w:val="00F209EE"/>
    <w:rsid w:val="00F20C50"/>
    <w:rsid w:val="00F20F20"/>
    <w:rsid w:val="00F21369"/>
    <w:rsid w:val="00F2163F"/>
    <w:rsid w:val="00F21859"/>
    <w:rsid w:val="00F2259C"/>
    <w:rsid w:val="00F22607"/>
    <w:rsid w:val="00F2282B"/>
    <w:rsid w:val="00F233F4"/>
    <w:rsid w:val="00F2346D"/>
    <w:rsid w:val="00F236A2"/>
    <w:rsid w:val="00F239B2"/>
    <w:rsid w:val="00F23BF7"/>
    <w:rsid w:val="00F23C86"/>
    <w:rsid w:val="00F23DAD"/>
    <w:rsid w:val="00F24023"/>
    <w:rsid w:val="00F2402B"/>
    <w:rsid w:val="00F24AD5"/>
    <w:rsid w:val="00F24F60"/>
    <w:rsid w:val="00F256C2"/>
    <w:rsid w:val="00F26FCC"/>
    <w:rsid w:val="00F2714A"/>
    <w:rsid w:val="00F272A0"/>
    <w:rsid w:val="00F273B1"/>
    <w:rsid w:val="00F27922"/>
    <w:rsid w:val="00F27CF2"/>
    <w:rsid w:val="00F30CF1"/>
    <w:rsid w:val="00F310B7"/>
    <w:rsid w:val="00F3157F"/>
    <w:rsid w:val="00F324E8"/>
    <w:rsid w:val="00F32847"/>
    <w:rsid w:val="00F331C8"/>
    <w:rsid w:val="00F33292"/>
    <w:rsid w:val="00F332AA"/>
    <w:rsid w:val="00F33644"/>
    <w:rsid w:val="00F336F6"/>
    <w:rsid w:val="00F33944"/>
    <w:rsid w:val="00F33A47"/>
    <w:rsid w:val="00F33E21"/>
    <w:rsid w:val="00F34539"/>
    <w:rsid w:val="00F35526"/>
    <w:rsid w:val="00F35C4B"/>
    <w:rsid w:val="00F3604A"/>
    <w:rsid w:val="00F364F2"/>
    <w:rsid w:val="00F36DEE"/>
    <w:rsid w:val="00F373DE"/>
    <w:rsid w:val="00F37482"/>
    <w:rsid w:val="00F37F18"/>
    <w:rsid w:val="00F40DAE"/>
    <w:rsid w:val="00F41304"/>
    <w:rsid w:val="00F41444"/>
    <w:rsid w:val="00F42B8A"/>
    <w:rsid w:val="00F42C52"/>
    <w:rsid w:val="00F43C3A"/>
    <w:rsid w:val="00F44230"/>
    <w:rsid w:val="00F44424"/>
    <w:rsid w:val="00F44CAE"/>
    <w:rsid w:val="00F44CB8"/>
    <w:rsid w:val="00F450CB"/>
    <w:rsid w:val="00F45982"/>
    <w:rsid w:val="00F45E76"/>
    <w:rsid w:val="00F462E4"/>
    <w:rsid w:val="00F46869"/>
    <w:rsid w:val="00F47E31"/>
    <w:rsid w:val="00F50731"/>
    <w:rsid w:val="00F507A9"/>
    <w:rsid w:val="00F51680"/>
    <w:rsid w:val="00F51916"/>
    <w:rsid w:val="00F524D7"/>
    <w:rsid w:val="00F52662"/>
    <w:rsid w:val="00F52FED"/>
    <w:rsid w:val="00F53466"/>
    <w:rsid w:val="00F53A99"/>
    <w:rsid w:val="00F53BFC"/>
    <w:rsid w:val="00F53EFF"/>
    <w:rsid w:val="00F54231"/>
    <w:rsid w:val="00F5468B"/>
    <w:rsid w:val="00F54F22"/>
    <w:rsid w:val="00F55401"/>
    <w:rsid w:val="00F55D41"/>
    <w:rsid w:val="00F56700"/>
    <w:rsid w:val="00F56958"/>
    <w:rsid w:val="00F56B34"/>
    <w:rsid w:val="00F56C14"/>
    <w:rsid w:val="00F57A6C"/>
    <w:rsid w:val="00F600D8"/>
    <w:rsid w:val="00F6076D"/>
    <w:rsid w:val="00F6130D"/>
    <w:rsid w:val="00F61E50"/>
    <w:rsid w:val="00F62014"/>
    <w:rsid w:val="00F62809"/>
    <w:rsid w:val="00F63125"/>
    <w:rsid w:val="00F63C6E"/>
    <w:rsid w:val="00F64ACC"/>
    <w:rsid w:val="00F64AD1"/>
    <w:rsid w:val="00F64DC3"/>
    <w:rsid w:val="00F64ED0"/>
    <w:rsid w:val="00F65606"/>
    <w:rsid w:val="00F6584F"/>
    <w:rsid w:val="00F65EB2"/>
    <w:rsid w:val="00F660BF"/>
    <w:rsid w:val="00F66610"/>
    <w:rsid w:val="00F66E0C"/>
    <w:rsid w:val="00F66ECB"/>
    <w:rsid w:val="00F67107"/>
    <w:rsid w:val="00F672D3"/>
    <w:rsid w:val="00F67550"/>
    <w:rsid w:val="00F67841"/>
    <w:rsid w:val="00F67F31"/>
    <w:rsid w:val="00F67FF1"/>
    <w:rsid w:val="00F709B4"/>
    <w:rsid w:val="00F70FC0"/>
    <w:rsid w:val="00F71366"/>
    <w:rsid w:val="00F714C5"/>
    <w:rsid w:val="00F71539"/>
    <w:rsid w:val="00F7168F"/>
    <w:rsid w:val="00F71F58"/>
    <w:rsid w:val="00F722A1"/>
    <w:rsid w:val="00F72557"/>
    <w:rsid w:val="00F72656"/>
    <w:rsid w:val="00F72B9E"/>
    <w:rsid w:val="00F72E6F"/>
    <w:rsid w:val="00F72EA2"/>
    <w:rsid w:val="00F7306D"/>
    <w:rsid w:val="00F731C8"/>
    <w:rsid w:val="00F73413"/>
    <w:rsid w:val="00F73B1D"/>
    <w:rsid w:val="00F73C22"/>
    <w:rsid w:val="00F7413B"/>
    <w:rsid w:val="00F742CE"/>
    <w:rsid w:val="00F74D31"/>
    <w:rsid w:val="00F75386"/>
    <w:rsid w:val="00F756E5"/>
    <w:rsid w:val="00F7586C"/>
    <w:rsid w:val="00F762C6"/>
    <w:rsid w:val="00F76E33"/>
    <w:rsid w:val="00F77005"/>
    <w:rsid w:val="00F775E3"/>
    <w:rsid w:val="00F80CCD"/>
    <w:rsid w:val="00F80D16"/>
    <w:rsid w:val="00F80D6D"/>
    <w:rsid w:val="00F81647"/>
    <w:rsid w:val="00F81B37"/>
    <w:rsid w:val="00F81E73"/>
    <w:rsid w:val="00F823BF"/>
    <w:rsid w:val="00F8247D"/>
    <w:rsid w:val="00F8277F"/>
    <w:rsid w:val="00F841FA"/>
    <w:rsid w:val="00F84C42"/>
    <w:rsid w:val="00F8527D"/>
    <w:rsid w:val="00F85289"/>
    <w:rsid w:val="00F8581A"/>
    <w:rsid w:val="00F85A5D"/>
    <w:rsid w:val="00F85E0D"/>
    <w:rsid w:val="00F86BB5"/>
    <w:rsid w:val="00F86FA4"/>
    <w:rsid w:val="00F8702D"/>
    <w:rsid w:val="00F8789D"/>
    <w:rsid w:val="00F87CF8"/>
    <w:rsid w:val="00F87D4F"/>
    <w:rsid w:val="00F90F6C"/>
    <w:rsid w:val="00F918E9"/>
    <w:rsid w:val="00F91D53"/>
    <w:rsid w:val="00F927B7"/>
    <w:rsid w:val="00F92CC5"/>
    <w:rsid w:val="00F92CD8"/>
    <w:rsid w:val="00F92E13"/>
    <w:rsid w:val="00F93111"/>
    <w:rsid w:val="00F941E8"/>
    <w:rsid w:val="00F94862"/>
    <w:rsid w:val="00F94D98"/>
    <w:rsid w:val="00F94FBA"/>
    <w:rsid w:val="00F951E5"/>
    <w:rsid w:val="00F952C6"/>
    <w:rsid w:val="00F95921"/>
    <w:rsid w:val="00F95CD0"/>
    <w:rsid w:val="00F95FC1"/>
    <w:rsid w:val="00F960BD"/>
    <w:rsid w:val="00F96183"/>
    <w:rsid w:val="00F961C0"/>
    <w:rsid w:val="00F963E6"/>
    <w:rsid w:val="00F9699A"/>
    <w:rsid w:val="00F97B78"/>
    <w:rsid w:val="00FA05E5"/>
    <w:rsid w:val="00FA066E"/>
    <w:rsid w:val="00FA0D33"/>
    <w:rsid w:val="00FA0F2F"/>
    <w:rsid w:val="00FA13D2"/>
    <w:rsid w:val="00FA17A1"/>
    <w:rsid w:val="00FA19BB"/>
    <w:rsid w:val="00FA1A79"/>
    <w:rsid w:val="00FA1A97"/>
    <w:rsid w:val="00FA1D96"/>
    <w:rsid w:val="00FA1F8E"/>
    <w:rsid w:val="00FA2367"/>
    <w:rsid w:val="00FA23F2"/>
    <w:rsid w:val="00FA2BE4"/>
    <w:rsid w:val="00FA3013"/>
    <w:rsid w:val="00FA3B1A"/>
    <w:rsid w:val="00FA47BC"/>
    <w:rsid w:val="00FA552F"/>
    <w:rsid w:val="00FA5F5F"/>
    <w:rsid w:val="00FA6224"/>
    <w:rsid w:val="00FA622A"/>
    <w:rsid w:val="00FA6A39"/>
    <w:rsid w:val="00FA711E"/>
    <w:rsid w:val="00FA72BA"/>
    <w:rsid w:val="00FA7F10"/>
    <w:rsid w:val="00FB03E1"/>
    <w:rsid w:val="00FB05F9"/>
    <w:rsid w:val="00FB0CE2"/>
    <w:rsid w:val="00FB1030"/>
    <w:rsid w:val="00FB1272"/>
    <w:rsid w:val="00FB1304"/>
    <w:rsid w:val="00FB172F"/>
    <w:rsid w:val="00FB1B7D"/>
    <w:rsid w:val="00FB1E2B"/>
    <w:rsid w:val="00FB1EB1"/>
    <w:rsid w:val="00FB2487"/>
    <w:rsid w:val="00FB286F"/>
    <w:rsid w:val="00FB2F11"/>
    <w:rsid w:val="00FB2F32"/>
    <w:rsid w:val="00FB30DF"/>
    <w:rsid w:val="00FB3252"/>
    <w:rsid w:val="00FB3D3C"/>
    <w:rsid w:val="00FB3E30"/>
    <w:rsid w:val="00FB4478"/>
    <w:rsid w:val="00FB44AE"/>
    <w:rsid w:val="00FB49DC"/>
    <w:rsid w:val="00FB4D61"/>
    <w:rsid w:val="00FB507D"/>
    <w:rsid w:val="00FB5271"/>
    <w:rsid w:val="00FB5456"/>
    <w:rsid w:val="00FB5CA6"/>
    <w:rsid w:val="00FB5FA7"/>
    <w:rsid w:val="00FB61A6"/>
    <w:rsid w:val="00FB6296"/>
    <w:rsid w:val="00FB6527"/>
    <w:rsid w:val="00FB659B"/>
    <w:rsid w:val="00FB69A5"/>
    <w:rsid w:val="00FB6EC4"/>
    <w:rsid w:val="00FB7088"/>
    <w:rsid w:val="00FB7190"/>
    <w:rsid w:val="00FB7BDF"/>
    <w:rsid w:val="00FB7E2C"/>
    <w:rsid w:val="00FC0093"/>
    <w:rsid w:val="00FC056E"/>
    <w:rsid w:val="00FC09A8"/>
    <w:rsid w:val="00FC0E6F"/>
    <w:rsid w:val="00FC1506"/>
    <w:rsid w:val="00FC180B"/>
    <w:rsid w:val="00FC188A"/>
    <w:rsid w:val="00FC1C18"/>
    <w:rsid w:val="00FC273A"/>
    <w:rsid w:val="00FC2894"/>
    <w:rsid w:val="00FC2EF5"/>
    <w:rsid w:val="00FC3137"/>
    <w:rsid w:val="00FC3A32"/>
    <w:rsid w:val="00FC4AB4"/>
    <w:rsid w:val="00FC4D1E"/>
    <w:rsid w:val="00FC572E"/>
    <w:rsid w:val="00FC5ADE"/>
    <w:rsid w:val="00FC5CFB"/>
    <w:rsid w:val="00FC6537"/>
    <w:rsid w:val="00FC6736"/>
    <w:rsid w:val="00FC6A70"/>
    <w:rsid w:val="00FC6FEF"/>
    <w:rsid w:val="00FC72FE"/>
    <w:rsid w:val="00FC7406"/>
    <w:rsid w:val="00FC7AE8"/>
    <w:rsid w:val="00FC7E00"/>
    <w:rsid w:val="00FD0263"/>
    <w:rsid w:val="00FD03DF"/>
    <w:rsid w:val="00FD11EC"/>
    <w:rsid w:val="00FD1DF2"/>
    <w:rsid w:val="00FD2505"/>
    <w:rsid w:val="00FD29A7"/>
    <w:rsid w:val="00FD2A01"/>
    <w:rsid w:val="00FD2C1B"/>
    <w:rsid w:val="00FD2D04"/>
    <w:rsid w:val="00FD32C5"/>
    <w:rsid w:val="00FD3D84"/>
    <w:rsid w:val="00FD3DA8"/>
    <w:rsid w:val="00FD4CA6"/>
    <w:rsid w:val="00FD5448"/>
    <w:rsid w:val="00FD5A53"/>
    <w:rsid w:val="00FD60BC"/>
    <w:rsid w:val="00FD63CE"/>
    <w:rsid w:val="00FD667F"/>
    <w:rsid w:val="00FD726E"/>
    <w:rsid w:val="00FD7C44"/>
    <w:rsid w:val="00FD7CCA"/>
    <w:rsid w:val="00FE0C35"/>
    <w:rsid w:val="00FE116D"/>
    <w:rsid w:val="00FE1CD0"/>
    <w:rsid w:val="00FE2CCD"/>
    <w:rsid w:val="00FE2E28"/>
    <w:rsid w:val="00FE33C3"/>
    <w:rsid w:val="00FE3F59"/>
    <w:rsid w:val="00FE51CC"/>
    <w:rsid w:val="00FE52EC"/>
    <w:rsid w:val="00FE5A20"/>
    <w:rsid w:val="00FE600C"/>
    <w:rsid w:val="00FE6636"/>
    <w:rsid w:val="00FE76F5"/>
    <w:rsid w:val="00FE79E3"/>
    <w:rsid w:val="00FE7AB9"/>
    <w:rsid w:val="00FF024E"/>
    <w:rsid w:val="00FF02B1"/>
    <w:rsid w:val="00FF04FC"/>
    <w:rsid w:val="00FF0668"/>
    <w:rsid w:val="00FF0C66"/>
    <w:rsid w:val="00FF103F"/>
    <w:rsid w:val="00FF1190"/>
    <w:rsid w:val="00FF1251"/>
    <w:rsid w:val="00FF1533"/>
    <w:rsid w:val="00FF1568"/>
    <w:rsid w:val="00FF193A"/>
    <w:rsid w:val="00FF2A9C"/>
    <w:rsid w:val="00FF2BB0"/>
    <w:rsid w:val="00FF32F1"/>
    <w:rsid w:val="00FF362D"/>
    <w:rsid w:val="00FF4D96"/>
    <w:rsid w:val="00FF4DC2"/>
    <w:rsid w:val="00FF4E17"/>
    <w:rsid w:val="00FF4FD0"/>
    <w:rsid w:val="00FF5139"/>
    <w:rsid w:val="00FF555A"/>
    <w:rsid w:val="00FF5971"/>
    <w:rsid w:val="00FF5CC6"/>
    <w:rsid w:val="00FF61D9"/>
    <w:rsid w:val="00FF6B57"/>
    <w:rsid w:val="00FF72C0"/>
    <w:rsid w:val="00FF746F"/>
    <w:rsid w:val="00FF78BA"/>
    <w:rsid w:val="00FF7AA6"/>
    <w:rsid w:val="00FF7F6E"/>
    <w:rsid w:val="010B7D47"/>
    <w:rsid w:val="01319F41"/>
    <w:rsid w:val="01409522"/>
    <w:rsid w:val="017665E7"/>
    <w:rsid w:val="018E2D73"/>
    <w:rsid w:val="022558EB"/>
    <w:rsid w:val="024D4F6F"/>
    <w:rsid w:val="04098F06"/>
    <w:rsid w:val="04785D01"/>
    <w:rsid w:val="05075895"/>
    <w:rsid w:val="05782EEE"/>
    <w:rsid w:val="05D39BB2"/>
    <w:rsid w:val="0644A1E5"/>
    <w:rsid w:val="0671B037"/>
    <w:rsid w:val="06EFE112"/>
    <w:rsid w:val="07642BD5"/>
    <w:rsid w:val="08A61F8C"/>
    <w:rsid w:val="08CFE3A0"/>
    <w:rsid w:val="096E01E6"/>
    <w:rsid w:val="097366A7"/>
    <w:rsid w:val="09C1B619"/>
    <w:rsid w:val="09E768C9"/>
    <w:rsid w:val="0A1A15DE"/>
    <w:rsid w:val="0A29C41D"/>
    <w:rsid w:val="0A5498F4"/>
    <w:rsid w:val="0AEB88F7"/>
    <w:rsid w:val="0BAFAB8B"/>
    <w:rsid w:val="0BBDBFE7"/>
    <w:rsid w:val="0C2B5E03"/>
    <w:rsid w:val="0C814160"/>
    <w:rsid w:val="0D066C8F"/>
    <w:rsid w:val="0D928F1F"/>
    <w:rsid w:val="0E652250"/>
    <w:rsid w:val="0E737CA8"/>
    <w:rsid w:val="0E77688F"/>
    <w:rsid w:val="0E900965"/>
    <w:rsid w:val="0EBF860E"/>
    <w:rsid w:val="0EEF07E2"/>
    <w:rsid w:val="0F09D11C"/>
    <w:rsid w:val="0F236852"/>
    <w:rsid w:val="0F60BFEB"/>
    <w:rsid w:val="0F8A9CCE"/>
    <w:rsid w:val="100184AF"/>
    <w:rsid w:val="101DFD9B"/>
    <w:rsid w:val="10BEF02E"/>
    <w:rsid w:val="10E8A197"/>
    <w:rsid w:val="111A22BE"/>
    <w:rsid w:val="11467CC0"/>
    <w:rsid w:val="11E575D0"/>
    <w:rsid w:val="1205EA81"/>
    <w:rsid w:val="12158A30"/>
    <w:rsid w:val="12CCB28A"/>
    <w:rsid w:val="13400768"/>
    <w:rsid w:val="13431997"/>
    <w:rsid w:val="13C11BDF"/>
    <w:rsid w:val="144C4635"/>
    <w:rsid w:val="148C7670"/>
    <w:rsid w:val="14B35799"/>
    <w:rsid w:val="14F75AA8"/>
    <w:rsid w:val="15216E98"/>
    <w:rsid w:val="1569A629"/>
    <w:rsid w:val="158DC9AC"/>
    <w:rsid w:val="159533CB"/>
    <w:rsid w:val="15D06D6E"/>
    <w:rsid w:val="1620BA7F"/>
    <w:rsid w:val="16369D7F"/>
    <w:rsid w:val="16E5B38D"/>
    <w:rsid w:val="16EC0491"/>
    <w:rsid w:val="1720581F"/>
    <w:rsid w:val="17BEDA7C"/>
    <w:rsid w:val="17C47950"/>
    <w:rsid w:val="1815EDB3"/>
    <w:rsid w:val="18600BEB"/>
    <w:rsid w:val="186562D0"/>
    <w:rsid w:val="189B35F3"/>
    <w:rsid w:val="18A4D052"/>
    <w:rsid w:val="18A6982F"/>
    <w:rsid w:val="18AF5488"/>
    <w:rsid w:val="18B94D30"/>
    <w:rsid w:val="194C4F99"/>
    <w:rsid w:val="199819FA"/>
    <w:rsid w:val="1A186523"/>
    <w:rsid w:val="1AD486E7"/>
    <w:rsid w:val="1B09C3AE"/>
    <w:rsid w:val="1B7A567F"/>
    <w:rsid w:val="1BA15ECB"/>
    <w:rsid w:val="1C363D5A"/>
    <w:rsid w:val="1C752410"/>
    <w:rsid w:val="1C942BCE"/>
    <w:rsid w:val="1C9D985E"/>
    <w:rsid w:val="1CE6B9FE"/>
    <w:rsid w:val="1D2922AB"/>
    <w:rsid w:val="1D69BAF8"/>
    <w:rsid w:val="1DB1F00D"/>
    <w:rsid w:val="1E459879"/>
    <w:rsid w:val="1E8B7F78"/>
    <w:rsid w:val="1E9002FC"/>
    <w:rsid w:val="1EB2067F"/>
    <w:rsid w:val="1ECDF990"/>
    <w:rsid w:val="1F2F211F"/>
    <w:rsid w:val="1F3504FA"/>
    <w:rsid w:val="1F5233CE"/>
    <w:rsid w:val="1F6698A7"/>
    <w:rsid w:val="1F7BD83E"/>
    <w:rsid w:val="1F8E6F76"/>
    <w:rsid w:val="21889061"/>
    <w:rsid w:val="222E6B43"/>
    <w:rsid w:val="2255C27B"/>
    <w:rsid w:val="2260F743"/>
    <w:rsid w:val="23A8F7BC"/>
    <w:rsid w:val="23B7A432"/>
    <w:rsid w:val="23EB9A96"/>
    <w:rsid w:val="248A51D5"/>
    <w:rsid w:val="251BBD0A"/>
    <w:rsid w:val="25237241"/>
    <w:rsid w:val="254AC127"/>
    <w:rsid w:val="25562327"/>
    <w:rsid w:val="2567CBAD"/>
    <w:rsid w:val="259F07DA"/>
    <w:rsid w:val="25A1D237"/>
    <w:rsid w:val="26E590B2"/>
    <w:rsid w:val="26F96504"/>
    <w:rsid w:val="2939EC94"/>
    <w:rsid w:val="293EF74E"/>
    <w:rsid w:val="29833442"/>
    <w:rsid w:val="2A4EF8FD"/>
    <w:rsid w:val="2A73A4D6"/>
    <w:rsid w:val="2A85E1E0"/>
    <w:rsid w:val="2BD18FAA"/>
    <w:rsid w:val="2BEA1A5C"/>
    <w:rsid w:val="2C55314F"/>
    <w:rsid w:val="2CE21CF3"/>
    <w:rsid w:val="2D3211B1"/>
    <w:rsid w:val="2D3C2993"/>
    <w:rsid w:val="2DA8595A"/>
    <w:rsid w:val="2DCD8126"/>
    <w:rsid w:val="2DE214D8"/>
    <w:rsid w:val="2E5A55D2"/>
    <w:rsid w:val="2E5E52E2"/>
    <w:rsid w:val="2E668DD4"/>
    <w:rsid w:val="2F6CFE71"/>
    <w:rsid w:val="2F7486DD"/>
    <w:rsid w:val="2FACC78D"/>
    <w:rsid w:val="305D0CA5"/>
    <w:rsid w:val="3131B1B8"/>
    <w:rsid w:val="3175BFE0"/>
    <w:rsid w:val="31B3B1C0"/>
    <w:rsid w:val="31B6C893"/>
    <w:rsid w:val="31EDA4E6"/>
    <w:rsid w:val="320CD0D9"/>
    <w:rsid w:val="32207A4C"/>
    <w:rsid w:val="3259CF3C"/>
    <w:rsid w:val="32F83F52"/>
    <w:rsid w:val="3436E04E"/>
    <w:rsid w:val="3496B056"/>
    <w:rsid w:val="35B78BB2"/>
    <w:rsid w:val="364DF4DE"/>
    <w:rsid w:val="365B6B8A"/>
    <w:rsid w:val="36AEA3EA"/>
    <w:rsid w:val="3730D68E"/>
    <w:rsid w:val="37A7978F"/>
    <w:rsid w:val="384D5B24"/>
    <w:rsid w:val="387ED9D7"/>
    <w:rsid w:val="38A03CAE"/>
    <w:rsid w:val="38F0D61B"/>
    <w:rsid w:val="38F4A98E"/>
    <w:rsid w:val="39071E2A"/>
    <w:rsid w:val="39DA6CF0"/>
    <w:rsid w:val="3A91B0E3"/>
    <w:rsid w:val="3B393233"/>
    <w:rsid w:val="3B4C02EF"/>
    <w:rsid w:val="3BF57CAF"/>
    <w:rsid w:val="3C097F0E"/>
    <w:rsid w:val="3C1C3DEF"/>
    <w:rsid w:val="3C4028CE"/>
    <w:rsid w:val="3C7B1D89"/>
    <w:rsid w:val="3C8F7D5E"/>
    <w:rsid w:val="3D29FF21"/>
    <w:rsid w:val="3D39DF75"/>
    <w:rsid w:val="3E020535"/>
    <w:rsid w:val="3E3668C1"/>
    <w:rsid w:val="3E7F8160"/>
    <w:rsid w:val="3E9C32D8"/>
    <w:rsid w:val="3EF67EBF"/>
    <w:rsid w:val="3F02F9BB"/>
    <w:rsid w:val="3FA170A5"/>
    <w:rsid w:val="403B7CA5"/>
    <w:rsid w:val="40B3CF30"/>
    <w:rsid w:val="413B20CD"/>
    <w:rsid w:val="413FB05B"/>
    <w:rsid w:val="4163817E"/>
    <w:rsid w:val="4260B3BF"/>
    <w:rsid w:val="42ABD18C"/>
    <w:rsid w:val="42F41486"/>
    <w:rsid w:val="434A9293"/>
    <w:rsid w:val="43B0B322"/>
    <w:rsid w:val="43BF3913"/>
    <w:rsid w:val="43DF0D69"/>
    <w:rsid w:val="4409AAB3"/>
    <w:rsid w:val="443C1646"/>
    <w:rsid w:val="443DF326"/>
    <w:rsid w:val="4485729A"/>
    <w:rsid w:val="44994C7E"/>
    <w:rsid w:val="44B1DC16"/>
    <w:rsid w:val="4534C4E8"/>
    <w:rsid w:val="45C167B7"/>
    <w:rsid w:val="45CEB2A6"/>
    <w:rsid w:val="4602804F"/>
    <w:rsid w:val="46406E13"/>
    <w:rsid w:val="46473ECC"/>
    <w:rsid w:val="46773C29"/>
    <w:rsid w:val="467C08B0"/>
    <w:rsid w:val="468F5E85"/>
    <w:rsid w:val="46C0C008"/>
    <w:rsid w:val="46FCC7AD"/>
    <w:rsid w:val="48BABA71"/>
    <w:rsid w:val="492D8BC0"/>
    <w:rsid w:val="49846A98"/>
    <w:rsid w:val="499066AF"/>
    <w:rsid w:val="49A739B3"/>
    <w:rsid w:val="49E601A9"/>
    <w:rsid w:val="4A559A33"/>
    <w:rsid w:val="4A7FB46D"/>
    <w:rsid w:val="4B8EB841"/>
    <w:rsid w:val="4BB6FCB3"/>
    <w:rsid w:val="4C48799A"/>
    <w:rsid w:val="4C55E3D0"/>
    <w:rsid w:val="4CA6A8DB"/>
    <w:rsid w:val="4CD06275"/>
    <w:rsid w:val="4CECACA4"/>
    <w:rsid w:val="4CFD6BDA"/>
    <w:rsid w:val="4D11EE96"/>
    <w:rsid w:val="4D2A0C5D"/>
    <w:rsid w:val="4E5A49A7"/>
    <w:rsid w:val="4E98F352"/>
    <w:rsid w:val="4EAD8C91"/>
    <w:rsid w:val="4F1E7124"/>
    <w:rsid w:val="4F77DAEB"/>
    <w:rsid w:val="4F93B04C"/>
    <w:rsid w:val="4F9D425B"/>
    <w:rsid w:val="4FC03AE0"/>
    <w:rsid w:val="5041CF80"/>
    <w:rsid w:val="50792B53"/>
    <w:rsid w:val="5142558B"/>
    <w:rsid w:val="5179A8A7"/>
    <w:rsid w:val="51A440F1"/>
    <w:rsid w:val="51AC900A"/>
    <w:rsid w:val="52E7F275"/>
    <w:rsid w:val="52EA0130"/>
    <w:rsid w:val="52F1AF25"/>
    <w:rsid w:val="5336DD96"/>
    <w:rsid w:val="5369B123"/>
    <w:rsid w:val="538DE9FF"/>
    <w:rsid w:val="54D4C593"/>
    <w:rsid w:val="55006109"/>
    <w:rsid w:val="551A6DB2"/>
    <w:rsid w:val="55B3A58F"/>
    <w:rsid w:val="560678F1"/>
    <w:rsid w:val="5611C25F"/>
    <w:rsid w:val="566D5EE1"/>
    <w:rsid w:val="57F0B205"/>
    <w:rsid w:val="5840442B"/>
    <w:rsid w:val="585C464E"/>
    <w:rsid w:val="58772897"/>
    <w:rsid w:val="590520DF"/>
    <w:rsid w:val="593889F9"/>
    <w:rsid w:val="59B99CC5"/>
    <w:rsid w:val="5B8531C5"/>
    <w:rsid w:val="5BF9C09E"/>
    <w:rsid w:val="5C32495C"/>
    <w:rsid w:val="5C85335F"/>
    <w:rsid w:val="5CB3D8CC"/>
    <w:rsid w:val="5CD5CB69"/>
    <w:rsid w:val="5CD82889"/>
    <w:rsid w:val="5D066306"/>
    <w:rsid w:val="5D119CB2"/>
    <w:rsid w:val="5DA6E9AE"/>
    <w:rsid w:val="5DE6AA55"/>
    <w:rsid w:val="5E5FAA1C"/>
    <w:rsid w:val="5EA5422A"/>
    <w:rsid w:val="5F4349D7"/>
    <w:rsid w:val="5F6A7FF0"/>
    <w:rsid w:val="60524B59"/>
    <w:rsid w:val="6062F92E"/>
    <w:rsid w:val="60CFB5F6"/>
    <w:rsid w:val="61528EA2"/>
    <w:rsid w:val="61A98801"/>
    <w:rsid w:val="61FA0B0A"/>
    <w:rsid w:val="62B081A5"/>
    <w:rsid w:val="62D36DBE"/>
    <w:rsid w:val="6309EBCD"/>
    <w:rsid w:val="636C2793"/>
    <w:rsid w:val="63848B60"/>
    <w:rsid w:val="63AA7019"/>
    <w:rsid w:val="63C8FB27"/>
    <w:rsid w:val="63C98C54"/>
    <w:rsid w:val="6447DF7D"/>
    <w:rsid w:val="64949538"/>
    <w:rsid w:val="652AF9A0"/>
    <w:rsid w:val="65A1DE8C"/>
    <w:rsid w:val="65E58DEB"/>
    <w:rsid w:val="665C4AEC"/>
    <w:rsid w:val="6692B234"/>
    <w:rsid w:val="66B1FD6B"/>
    <w:rsid w:val="66C1CFDA"/>
    <w:rsid w:val="671A5AF1"/>
    <w:rsid w:val="674FF976"/>
    <w:rsid w:val="67815544"/>
    <w:rsid w:val="678401C1"/>
    <w:rsid w:val="67AFAF69"/>
    <w:rsid w:val="67D7F9C5"/>
    <w:rsid w:val="67E50287"/>
    <w:rsid w:val="686B46F2"/>
    <w:rsid w:val="68AEB5CB"/>
    <w:rsid w:val="6956D82B"/>
    <w:rsid w:val="69695919"/>
    <w:rsid w:val="6A487310"/>
    <w:rsid w:val="6ABB2C43"/>
    <w:rsid w:val="6B440C26"/>
    <w:rsid w:val="6B852F94"/>
    <w:rsid w:val="6C45664F"/>
    <w:rsid w:val="6D5B68DE"/>
    <w:rsid w:val="6DACBF08"/>
    <w:rsid w:val="6EDF86EA"/>
    <w:rsid w:val="6F792BC3"/>
    <w:rsid w:val="6FCCE689"/>
    <w:rsid w:val="7027201A"/>
    <w:rsid w:val="70402973"/>
    <w:rsid w:val="70607892"/>
    <w:rsid w:val="706F7F88"/>
    <w:rsid w:val="70D00954"/>
    <w:rsid w:val="7156A5AB"/>
    <w:rsid w:val="717B4394"/>
    <w:rsid w:val="719B5ABA"/>
    <w:rsid w:val="71DE9960"/>
    <w:rsid w:val="71E348AB"/>
    <w:rsid w:val="7294709F"/>
    <w:rsid w:val="7348F9E9"/>
    <w:rsid w:val="738B32C8"/>
    <w:rsid w:val="74D33660"/>
    <w:rsid w:val="75114995"/>
    <w:rsid w:val="75B96418"/>
    <w:rsid w:val="76246D7E"/>
    <w:rsid w:val="765B7EE3"/>
    <w:rsid w:val="77EA06DB"/>
    <w:rsid w:val="780A3B1A"/>
    <w:rsid w:val="789AE88F"/>
    <w:rsid w:val="79BCBAA8"/>
    <w:rsid w:val="79E89FB0"/>
    <w:rsid w:val="7A74E726"/>
    <w:rsid w:val="7A96CEAF"/>
    <w:rsid w:val="7ACE7936"/>
    <w:rsid w:val="7ADB0DEE"/>
    <w:rsid w:val="7B150AD8"/>
    <w:rsid w:val="7B492A3A"/>
    <w:rsid w:val="7C04E662"/>
    <w:rsid w:val="7CA82C65"/>
    <w:rsid w:val="7CAA4C49"/>
    <w:rsid w:val="7CC02F60"/>
    <w:rsid w:val="7CDC0954"/>
    <w:rsid w:val="7D134F15"/>
    <w:rsid w:val="7D2DF6D7"/>
    <w:rsid w:val="7D4DED1E"/>
    <w:rsid w:val="7D7EABA5"/>
    <w:rsid w:val="7D9E5B76"/>
    <w:rsid w:val="7DFB2C2D"/>
    <w:rsid w:val="7E0BCDFA"/>
    <w:rsid w:val="7E9411A4"/>
    <w:rsid w:val="7F1AF262"/>
    <w:rsid w:val="7F758BF2"/>
    <w:rsid w:val="7FB83715"/>
    <w:rsid w:val="7FD146C9"/>
    <w:rsid w:val="7FE31C7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B784D"/>
  <w15:docId w15:val="{89BE6881-D449-46C5-AC82-44AD4B04C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96CF3"/>
    <w:pPr>
      <w:spacing w:line="280" w:lineRule="atLeast"/>
    </w:pPr>
  </w:style>
  <w:style w:type="paragraph" w:styleId="Kop1">
    <w:name w:val="heading 1"/>
    <w:aliases w:val="Hoofdstuk,Section Heading,sectionHeading,hoofdstuk,hfd + Justified,Left:  0 mm,First line:  0 mm + Justified...,Hoofdstuk nummer,hoofdstuktitel"/>
    <w:basedOn w:val="Standaard"/>
    <w:next w:val="Standaard"/>
    <w:link w:val="Kop1Char"/>
    <w:uiPriority w:val="9"/>
    <w:qFormat/>
    <w:rsid w:val="00925437"/>
    <w:pPr>
      <w:keepNext/>
      <w:pageBreakBefore/>
      <w:numPr>
        <w:numId w:val="10"/>
      </w:numPr>
      <w:tabs>
        <w:tab w:val="left" w:pos="454"/>
      </w:tabs>
      <w:spacing w:after="560" w:line="560" w:lineRule="atLeast"/>
      <w:outlineLvl w:val="0"/>
    </w:pPr>
    <w:rPr>
      <w:b/>
      <w:bCs/>
      <w:sz w:val="42"/>
      <w:szCs w:val="28"/>
    </w:rPr>
  </w:style>
  <w:style w:type="paragraph" w:styleId="Kop2">
    <w:name w:val="heading 2"/>
    <w:basedOn w:val="Standaard"/>
    <w:next w:val="Standaard"/>
    <w:link w:val="Kop2Char"/>
    <w:uiPriority w:val="9"/>
    <w:unhideWhenUsed/>
    <w:qFormat/>
    <w:rsid w:val="00F67F31"/>
    <w:pPr>
      <w:keepNext/>
      <w:numPr>
        <w:numId w:val="11"/>
      </w:numPr>
      <w:tabs>
        <w:tab w:val="left" w:pos="454"/>
      </w:tabs>
      <w:spacing w:before="560" w:after="280"/>
      <w:outlineLvl w:val="1"/>
    </w:pPr>
    <w:rPr>
      <w:b/>
      <w:bCs/>
      <w:color w:val="000000" w:themeColor="text1"/>
      <w:sz w:val="28"/>
      <w:szCs w:val="26"/>
    </w:rPr>
  </w:style>
  <w:style w:type="paragraph" w:styleId="Kop3">
    <w:name w:val="heading 3"/>
    <w:basedOn w:val="Standaard"/>
    <w:next w:val="Standaard"/>
    <w:link w:val="Kop3Char"/>
    <w:uiPriority w:val="9"/>
    <w:unhideWhenUsed/>
    <w:qFormat/>
    <w:rsid w:val="000575CB"/>
    <w:pPr>
      <w:keepNext/>
      <w:numPr>
        <w:numId w:val="12"/>
      </w:numPr>
      <w:tabs>
        <w:tab w:val="left" w:pos="680"/>
      </w:tabs>
      <w:spacing w:before="560" w:after="280" w:line="240" w:lineRule="atLeast"/>
      <w:outlineLvl w:val="2"/>
    </w:pPr>
    <w:rPr>
      <w:b/>
      <w:sz w:val="24"/>
    </w:rPr>
  </w:style>
  <w:style w:type="paragraph" w:styleId="Kop4">
    <w:name w:val="heading 4"/>
    <w:basedOn w:val="Standaard"/>
    <w:next w:val="Standaard"/>
    <w:link w:val="Kop4Char"/>
    <w:uiPriority w:val="9"/>
    <w:unhideWhenUsed/>
    <w:qFormat/>
    <w:rsid w:val="001C0800"/>
    <w:pPr>
      <w:keepNext/>
      <w:keepLines/>
      <w:tabs>
        <w:tab w:val="left" w:pos="907"/>
      </w:tabs>
      <w:spacing w:before="280"/>
      <w:outlineLvl w:val="3"/>
    </w:pPr>
    <w:rPr>
      <w:b/>
      <w:bCs/>
      <w:iCs/>
    </w:rPr>
  </w:style>
  <w:style w:type="paragraph" w:styleId="Kop5">
    <w:name w:val="heading 5"/>
    <w:basedOn w:val="Standaard"/>
    <w:next w:val="Standaard"/>
    <w:link w:val="Kop5Char"/>
    <w:uiPriority w:val="9"/>
    <w:unhideWhenUsed/>
    <w:rsid w:val="001C0800"/>
    <w:pPr>
      <w:keepNext/>
      <w:keepLines/>
      <w:tabs>
        <w:tab w:val="left" w:pos="1134"/>
      </w:tabs>
      <w:spacing w:before="280"/>
      <w:outlineLvl w:val="4"/>
    </w:pPr>
    <w:rPr>
      <w:rFonts w:eastAsiaTheme="majorEastAsia" w:cstheme="majorBidi"/>
    </w:rPr>
  </w:style>
  <w:style w:type="paragraph" w:styleId="Kop6">
    <w:name w:val="heading 6"/>
    <w:basedOn w:val="Standaard"/>
    <w:next w:val="Standaard"/>
    <w:link w:val="Kop6Char"/>
    <w:uiPriority w:val="9"/>
    <w:semiHidden/>
    <w:unhideWhenUsed/>
    <w:rsid w:val="00251109"/>
    <w:pPr>
      <w:keepNext/>
      <w:keepLines/>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iPriority w:val="9"/>
    <w:semiHidden/>
    <w:unhideWhenUsed/>
    <w:qFormat/>
    <w:rsid w:val="00251109"/>
    <w:pPr>
      <w:keepNext/>
      <w:keepLines/>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251109"/>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25110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hoofdstuktitel Char"/>
    <w:basedOn w:val="Standaardalinea-lettertype"/>
    <w:link w:val="Kop1"/>
    <w:uiPriority w:val="9"/>
    <w:rsid w:val="009C0FCF"/>
    <w:rPr>
      <w:b/>
      <w:bCs/>
      <w:sz w:val="42"/>
      <w:szCs w:val="28"/>
    </w:rPr>
  </w:style>
  <w:style w:type="character" w:customStyle="1" w:styleId="Kop2Char">
    <w:name w:val="Kop 2 Char"/>
    <w:basedOn w:val="Standaardalinea-lettertype"/>
    <w:link w:val="Kop2"/>
    <w:uiPriority w:val="9"/>
    <w:rsid w:val="009C0FCF"/>
    <w:rPr>
      <w:b/>
      <w:bCs/>
      <w:color w:val="000000" w:themeColor="text1"/>
      <w:sz w:val="28"/>
      <w:szCs w:val="26"/>
    </w:rPr>
  </w:style>
  <w:style w:type="character" w:customStyle="1" w:styleId="Kop3Char">
    <w:name w:val="Kop 3 Char"/>
    <w:basedOn w:val="Standaardalinea-lettertype"/>
    <w:link w:val="Kop3"/>
    <w:uiPriority w:val="9"/>
    <w:rsid w:val="00D279E7"/>
    <w:rPr>
      <w:b/>
      <w:sz w:val="24"/>
    </w:rPr>
  </w:style>
  <w:style w:type="character" w:customStyle="1" w:styleId="Kop4Char">
    <w:name w:val="Kop 4 Char"/>
    <w:basedOn w:val="Standaardalinea-lettertype"/>
    <w:link w:val="Kop4"/>
    <w:uiPriority w:val="9"/>
    <w:rsid w:val="001C0800"/>
    <w:rPr>
      <w:b/>
      <w:bCs/>
      <w:iCs/>
    </w:rPr>
  </w:style>
  <w:style w:type="paragraph" w:customStyle="1" w:styleId="Tussenkopje">
    <w:name w:val="Tussenkopje"/>
    <w:basedOn w:val="Standaard"/>
    <w:next w:val="Standaard"/>
    <w:qFormat/>
    <w:rsid w:val="00792CE4"/>
    <w:pPr>
      <w:keepNext/>
      <w:spacing w:before="280"/>
    </w:pPr>
    <w:rPr>
      <w:b/>
      <w:sz w:val="22"/>
    </w:rPr>
  </w:style>
  <w:style w:type="paragraph" w:customStyle="1" w:styleId="Inleiding">
    <w:name w:val="Inleiding"/>
    <w:basedOn w:val="Standaard"/>
    <w:next w:val="Standaard"/>
    <w:qFormat/>
    <w:rsid w:val="00251109"/>
    <w:rPr>
      <w:b/>
    </w:rPr>
  </w:style>
  <w:style w:type="paragraph" w:customStyle="1" w:styleId="OpsommingBullet">
    <w:name w:val="Opsomming Bullet"/>
    <w:basedOn w:val="Lijstalinea"/>
    <w:qFormat/>
    <w:rsid w:val="00251109"/>
    <w:pPr>
      <w:numPr>
        <w:numId w:val="3"/>
      </w:numPr>
    </w:pPr>
  </w:style>
  <w:style w:type="paragraph" w:customStyle="1" w:styleId="OpsommingCijfers">
    <w:name w:val="Opsomming Cijfers"/>
    <w:basedOn w:val="Standaard"/>
    <w:qFormat/>
    <w:rsid w:val="00431897"/>
    <w:pPr>
      <w:numPr>
        <w:numId w:val="1"/>
      </w:numPr>
    </w:pPr>
  </w:style>
  <w:style w:type="paragraph" w:customStyle="1" w:styleId="nadruk">
    <w:name w:val="nadruk"/>
    <w:basedOn w:val="Standaard"/>
    <w:next w:val="Standaard"/>
    <w:qFormat/>
    <w:rsid w:val="00251109"/>
    <w:rPr>
      <w:b/>
    </w:rPr>
  </w:style>
  <w:style w:type="paragraph" w:customStyle="1" w:styleId="SubtieleBenadrukking">
    <w:name w:val="Subtiele Benadrukking"/>
    <w:basedOn w:val="Standaard"/>
    <w:next w:val="Standaard"/>
    <w:qFormat/>
    <w:rsid w:val="00251109"/>
    <w:rPr>
      <w:i/>
    </w:rPr>
  </w:style>
  <w:style w:type="paragraph" w:customStyle="1" w:styleId="IntensieveBenadrukking">
    <w:name w:val="Intensieve Benadrukking"/>
    <w:basedOn w:val="Standaard"/>
    <w:next w:val="Standaard"/>
    <w:qFormat/>
    <w:rsid w:val="00251109"/>
    <w:rPr>
      <w:b/>
      <w:i/>
      <w:color w:val="E5E5E5"/>
    </w:rPr>
  </w:style>
  <w:style w:type="paragraph" w:customStyle="1" w:styleId="citaat">
    <w:name w:val="citaat"/>
    <w:basedOn w:val="Standaard"/>
    <w:next w:val="Standaard"/>
    <w:qFormat/>
    <w:rsid w:val="00251109"/>
    <w:rPr>
      <w:color w:val="666666"/>
    </w:rPr>
  </w:style>
  <w:style w:type="paragraph" w:styleId="Koptekst">
    <w:name w:val="header"/>
    <w:basedOn w:val="Standaard"/>
    <w:link w:val="KoptekstChar"/>
    <w:uiPriority w:val="99"/>
    <w:unhideWhenUsed/>
    <w:rsid w:val="00251109"/>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251109"/>
    <w:rPr>
      <w:sz w:val="17"/>
      <w:szCs w:val="17"/>
    </w:rPr>
  </w:style>
  <w:style w:type="paragraph" w:styleId="Voettekst">
    <w:name w:val="footer"/>
    <w:basedOn w:val="Standaard"/>
    <w:link w:val="VoettekstChar"/>
    <w:unhideWhenUsed/>
    <w:qFormat/>
    <w:rsid w:val="00251109"/>
    <w:pPr>
      <w:spacing w:line="240" w:lineRule="auto"/>
      <w:jc w:val="right"/>
    </w:pPr>
    <w:rPr>
      <w:lang w:val="en-US"/>
    </w:rPr>
  </w:style>
  <w:style w:type="character" w:customStyle="1" w:styleId="VoettekstChar">
    <w:name w:val="Voettekst Char"/>
    <w:basedOn w:val="Standaardalinea-lettertype"/>
    <w:link w:val="Voettekst"/>
    <w:uiPriority w:val="99"/>
    <w:rsid w:val="00251109"/>
    <w:rPr>
      <w:lang w:val="en-US"/>
    </w:rPr>
  </w:style>
  <w:style w:type="table" w:styleId="Tabelraster">
    <w:name w:val="Table Grid"/>
    <w:basedOn w:val="Standaardtabel"/>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2511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251109"/>
    <w:pPr>
      <w:outlineLvl w:val="9"/>
    </w:pPr>
  </w:style>
  <w:style w:type="character" w:styleId="Hyperlink">
    <w:name w:val="Hyperlink"/>
    <w:basedOn w:val="Standaardalinea-lettertype"/>
    <w:rsid w:val="00251109"/>
    <w:rPr>
      <w:color w:val="0000FF"/>
      <w:u w:val="single"/>
    </w:rPr>
  </w:style>
  <w:style w:type="paragraph" w:styleId="Inhopg1">
    <w:name w:val="toc 1"/>
    <w:basedOn w:val="Standaard"/>
    <w:next w:val="Standaard"/>
    <w:uiPriority w:val="39"/>
    <w:rsid w:val="009C0FCF"/>
    <w:pPr>
      <w:keepNext/>
      <w:tabs>
        <w:tab w:val="left" w:pos="454"/>
        <w:tab w:val="right" w:pos="8505"/>
      </w:tabs>
      <w:spacing w:before="280"/>
      <w:ind w:left="454" w:hanging="454"/>
    </w:pPr>
    <w:rPr>
      <w:rFonts w:eastAsiaTheme="minorEastAsia" w:cstheme="minorBidi"/>
      <w:b/>
      <w:bCs/>
      <w:noProof/>
      <w:color w:val="FF0000"/>
      <w:sz w:val="22"/>
      <w:szCs w:val="22"/>
      <w:lang w:eastAsia="nl-NL"/>
    </w:rPr>
  </w:style>
  <w:style w:type="paragraph" w:customStyle="1" w:styleId="Adreskopje">
    <w:name w:val="Adres kopje"/>
    <w:basedOn w:val="Standaard"/>
    <w:qFormat/>
    <w:rsid w:val="00251109"/>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25110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51109"/>
    <w:rPr>
      <w:rFonts w:ascii="Tahoma" w:hAnsi="Tahoma" w:cs="Tahoma"/>
      <w:sz w:val="16"/>
      <w:szCs w:val="16"/>
    </w:rPr>
  </w:style>
  <w:style w:type="paragraph" w:customStyle="1" w:styleId="Rapporttitel">
    <w:name w:val="Rapporttitel"/>
    <w:basedOn w:val="Kop1"/>
    <w:next w:val="Standaard"/>
    <w:qFormat/>
    <w:rsid w:val="00F0292E"/>
    <w:pPr>
      <w:pageBreakBefore w:val="0"/>
      <w:tabs>
        <w:tab w:val="clear" w:pos="454"/>
      </w:tabs>
      <w:spacing w:before="840" w:after="280" w:line="560" w:lineRule="exact"/>
      <w:ind w:right="2126"/>
    </w:pPr>
  </w:style>
  <w:style w:type="paragraph" w:styleId="Ondertitel">
    <w:name w:val="Subtitle"/>
    <w:basedOn w:val="Standaard"/>
    <w:next w:val="Standaard"/>
    <w:link w:val="OndertitelChar"/>
    <w:uiPriority w:val="11"/>
    <w:rsid w:val="00CA2F4F"/>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CA2F4F"/>
    <w:rPr>
      <w:rFonts w:eastAsiaTheme="majorEastAsia" w:cstheme="majorBidi"/>
      <w:b/>
      <w:iCs/>
      <w:color w:val="000000" w:themeColor="text1"/>
      <w:sz w:val="22"/>
      <w:szCs w:val="22"/>
    </w:rPr>
  </w:style>
  <w:style w:type="paragraph" w:customStyle="1" w:styleId="Inhoudkop">
    <w:name w:val="Inhoudkop"/>
    <w:basedOn w:val="Kop1"/>
    <w:next w:val="Standaard"/>
    <w:qFormat/>
    <w:rsid w:val="00F0292E"/>
    <w:pPr>
      <w:tabs>
        <w:tab w:val="clear" w:pos="454"/>
      </w:tabs>
      <w:spacing w:line="560" w:lineRule="exact"/>
    </w:pPr>
  </w:style>
  <w:style w:type="character" w:customStyle="1" w:styleId="Kop5Char">
    <w:name w:val="Kop 5 Char"/>
    <w:basedOn w:val="Standaardalinea-lettertype"/>
    <w:link w:val="Kop5"/>
    <w:uiPriority w:val="9"/>
    <w:rsid w:val="001C0800"/>
    <w:rPr>
      <w:rFonts w:eastAsiaTheme="majorEastAsia" w:cstheme="majorBidi"/>
    </w:rPr>
  </w:style>
  <w:style w:type="character" w:customStyle="1" w:styleId="Kop6Char">
    <w:name w:val="Kop 6 Char"/>
    <w:basedOn w:val="Standaardalinea-lettertype"/>
    <w:link w:val="Kop6"/>
    <w:uiPriority w:val="9"/>
    <w:semiHidden/>
    <w:rsid w:val="00251109"/>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uiPriority w:val="9"/>
    <w:semiHidden/>
    <w:rsid w:val="002511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2511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251109"/>
    <w:rPr>
      <w:rFonts w:asciiTheme="majorHAnsi" w:eastAsiaTheme="majorEastAsia" w:hAnsiTheme="majorHAnsi" w:cstheme="majorBidi"/>
      <w:i/>
      <w:iCs/>
      <w:color w:val="404040" w:themeColor="text1" w:themeTint="BF"/>
      <w:sz w:val="20"/>
      <w:szCs w:val="20"/>
    </w:rPr>
  </w:style>
  <w:style w:type="paragraph" w:customStyle="1" w:styleId="OpsommingTeken">
    <w:name w:val="Opsomming Teken"/>
    <w:basedOn w:val="Lijstalinea"/>
    <w:link w:val="OpsommingTekenChar"/>
    <w:rsid w:val="00D3606D"/>
    <w:pPr>
      <w:ind w:left="227" w:hanging="227"/>
    </w:pPr>
  </w:style>
  <w:style w:type="paragraph" w:styleId="Voetnoottekst">
    <w:name w:val="footnote text"/>
    <w:basedOn w:val="Standaard"/>
    <w:link w:val="VoetnoottekstChar"/>
    <w:unhideWhenUsed/>
    <w:rsid w:val="00251109"/>
    <w:pPr>
      <w:spacing w:line="200" w:lineRule="atLeast"/>
      <w:ind w:left="284" w:hanging="284"/>
    </w:pPr>
    <w:rPr>
      <w:sz w:val="17"/>
      <w:szCs w:val="17"/>
    </w:rPr>
  </w:style>
  <w:style w:type="character" w:customStyle="1" w:styleId="VoetnoottekstChar">
    <w:name w:val="Voetnoottekst Char"/>
    <w:basedOn w:val="Standaardalinea-lettertype"/>
    <w:link w:val="Voetnoottekst"/>
    <w:rsid w:val="00251109"/>
    <w:rPr>
      <w:sz w:val="17"/>
      <w:szCs w:val="17"/>
    </w:rPr>
  </w:style>
  <w:style w:type="character" w:styleId="Voetnootmarkering">
    <w:name w:val="footnote reference"/>
    <w:basedOn w:val="Standaardalinea-lettertype"/>
    <w:semiHidden/>
    <w:unhideWhenUsed/>
    <w:rsid w:val="00251109"/>
    <w:rPr>
      <w:vertAlign w:val="superscript"/>
    </w:rPr>
  </w:style>
  <w:style w:type="paragraph" w:styleId="Lijstalinea">
    <w:name w:val="List Paragraph"/>
    <w:aliases w:val="Opsomblokjes en substreepjes,Lijst paragraaf,Reference List,Opsomming"/>
    <w:basedOn w:val="Standaard"/>
    <w:link w:val="LijstalineaChar"/>
    <w:uiPriority w:val="34"/>
    <w:qFormat/>
    <w:rsid w:val="00251109"/>
    <w:pPr>
      <w:ind w:left="720"/>
      <w:contextualSpacing/>
    </w:pPr>
  </w:style>
  <w:style w:type="paragraph" w:customStyle="1" w:styleId="Opsommingletter">
    <w:name w:val="Opsomming letter"/>
    <w:basedOn w:val="Standaard"/>
    <w:qFormat/>
    <w:rsid w:val="00251109"/>
    <w:pPr>
      <w:numPr>
        <w:numId w:val="2"/>
      </w:numPr>
    </w:pPr>
  </w:style>
  <w:style w:type="paragraph" w:customStyle="1" w:styleId="Opsommingstreepje">
    <w:name w:val="Opsomming streepje"/>
    <w:basedOn w:val="Lijstalinea"/>
    <w:qFormat/>
    <w:rsid w:val="00251109"/>
    <w:pPr>
      <w:numPr>
        <w:ilvl w:val="1"/>
        <w:numId w:val="3"/>
      </w:numPr>
    </w:pPr>
  </w:style>
  <w:style w:type="paragraph" w:customStyle="1" w:styleId="Figuurkop">
    <w:name w:val="Figuurkop"/>
    <w:basedOn w:val="Tussenkopje"/>
    <w:qFormat/>
    <w:rsid w:val="00251109"/>
    <w:pPr>
      <w:spacing w:before="560"/>
    </w:pPr>
    <w:rPr>
      <w:sz w:val="18"/>
    </w:rPr>
  </w:style>
  <w:style w:type="paragraph" w:customStyle="1" w:styleId="kolomkopklein">
    <w:name w:val="kolomkop klein"/>
    <w:basedOn w:val="Figuurkop"/>
    <w:qFormat/>
    <w:rsid w:val="009A7C5A"/>
    <w:pPr>
      <w:keepNext w:val="0"/>
      <w:framePr w:hSpace="142" w:wrap="around" w:hAnchor="margin" w:xAlign="center" w:yAlign="bottom"/>
      <w:spacing w:before="0"/>
    </w:pPr>
  </w:style>
  <w:style w:type="paragraph" w:customStyle="1" w:styleId="Rijkop">
    <w:name w:val="Rijkop"/>
    <w:basedOn w:val="Figuurkop"/>
    <w:qFormat/>
    <w:rsid w:val="00251109"/>
    <w:pPr>
      <w:keepNext w:val="0"/>
      <w:spacing w:before="0"/>
      <w:contextualSpacing/>
    </w:pPr>
  </w:style>
  <w:style w:type="paragraph" w:customStyle="1" w:styleId="Bijschriftkopje">
    <w:name w:val="Bijschrift kopje"/>
    <w:basedOn w:val="Rijkop"/>
    <w:qFormat/>
    <w:rsid w:val="00251109"/>
    <w:pPr>
      <w:keepNext/>
    </w:pPr>
  </w:style>
  <w:style w:type="paragraph" w:customStyle="1" w:styleId="Bijschriftfiguur">
    <w:name w:val="Bijschrift figuur"/>
    <w:basedOn w:val="Rijkop"/>
    <w:qFormat/>
    <w:rsid w:val="00251109"/>
    <w:rPr>
      <w:b w:val="0"/>
    </w:rPr>
  </w:style>
  <w:style w:type="paragraph" w:customStyle="1" w:styleId="Bijlagekop">
    <w:name w:val="Bijlagekop"/>
    <w:basedOn w:val="Kop1"/>
    <w:next w:val="Standaard"/>
    <w:qFormat/>
    <w:rsid w:val="00251109"/>
  </w:style>
  <w:style w:type="paragraph" w:customStyle="1" w:styleId="Paragraaftitelkop2bijlage">
    <w:name w:val="Paragraaftitel kop 2 bijlage"/>
    <w:basedOn w:val="Kop2"/>
    <w:next w:val="Standaard"/>
    <w:qFormat/>
    <w:rsid w:val="00251109"/>
  </w:style>
  <w:style w:type="paragraph" w:styleId="Inhopg2">
    <w:name w:val="toc 2"/>
    <w:basedOn w:val="Standaard"/>
    <w:next w:val="Standaard"/>
    <w:uiPriority w:val="39"/>
    <w:unhideWhenUsed/>
    <w:rsid w:val="00362D2E"/>
    <w:pPr>
      <w:tabs>
        <w:tab w:val="left" w:pos="454"/>
        <w:tab w:val="right" w:pos="8505"/>
      </w:tabs>
      <w:ind w:left="454" w:hanging="454"/>
    </w:pPr>
    <w:rPr>
      <w:noProof/>
    </w:rPr>
  </w:style>
  <w:style w:type="paragraph" w:styleId="Inhopg3">
    <w:name w:val="toc 3"/>
    <w:basedOn w:val="Standaard"/>
    <w:next w:val="Standaard"/>
    <w:uiPriority w:val="39"/>
    <w:unhideWhenUsed/>
    <w:rsid w:val="00251109"/>
    <w:pPr>
      <w:tabs>
        <w:tab w:val="left" w:pos="340"/>
        <w:tab w:val="right" w:pos="8505"/>
      </w:tabs>
      <w:spacing w:after="100"/>
      <w:ind w:left="340" w:hanging="340"/>
    </w:pPr>
  </w:style>
  <w:style w:type="paragraph" w:styleId="Inhopg6">
    <w:name w:val="toc 6"/>
    <w:basedOn w:val="Standaard"/>
    <w:next w:val="Standaard"/>
    <w:uiPriority w:val="39"/>
    <w:unhideWhenUsed/>
    <w:rsid w:val="001C0800"/>
    <w:pPr>
      <w:tabs>
        <w:tab w:val="right" w:pos="8505"/>
      </w:tabs>
      <w:spacing w:before="280" w:after="280"/>
      <w:contextualSpacing/>
    </w:pPr>
    <w:rPr>
      <w:b/>
    </w:rPr>
  </w:style>
  <w:style w:type="paragraph" w:customStyle="1" w:styleId="Bijlageondertitel">
    <w:name w:val="Bijlage ondertitel"/>
    <w:basedOn w:val="Standaard"/>
    <w:qFormat/>
    <w:rsid w:val="00251109"/>
    <w:pPr>
      <w:spacing w:before="560" w:after="560" w:line="560" w:lineRule="atLeast"/>
    </w:pPr>
    <w:rPr>
      <w:b/>
      <w:sz w:val="42"/>
      <w:szCs w:val="42"/>
    </w:rPr>
  </w:style>
  <w:style w:type="paragraph" w:customStyle="1" w:styleId="Kopzondernummer">
    <w:name w:val="Kop zondernummer"/>
    <w:basedOn w:val="Kop1"/>
    <w:next w:val="Standaard"/>
    <w:qFormat/>
    <w:rsid w:val="00251109"/>
    <w:pPr>
      <w:spacing w:after="1120"/>
    </w:pPr>
  </w:style>
  <w:style w:type="paragraph" w:customStyle="1" w:styleId="Alineakopje">
    <w:name w:val="Alineakopje"/>
    <w:basedOn w:val="Standaard"/>
    <w:qFormat/>
    <w:rsid w:val="00251109"/>
    <w:pPr>
      <w:keepNext/>
      <w:spacing w:before="280"/>
    </w:pPr>
    <w:rPr>
      <w:i/>
    </w:rPr>
  </w:style>
  <w:style w:type="paragraph" w:styleId="Bijschrift">
    <w:name w:val="caption"/>
    <w:basedOn w:val="Standaard"/>
    <w:next w:val="Standaard"/>
    <w:uiPriority w:val="35"/>
    <w:unhideWhenUsed/>
    <w:qFormat/>
    <w:rsid w:val="00251109"/>
    <w:rPr>
      <w:bCs/>
      <w:color w:val="000000" w:themeColor="text1"/>
      <w:sz w:val="18"/>
      <w:szCs w:val="18"/>
    </w:rPr>
  </w:style>
  <w:style w:type="paragraph" w:customStyle="1" w:styleId="Tabeltekst">
    <w:name w:val="Tabeltekst"/>
    <w:basedOn w:val="Figuurkop"/>
    <w:qFormat/>
    <w:rsid w:val="00251109"/>
    <w:pPr>
      <w:spacing w:before="0"/>
    </w:pPr>
    <w:rPr>
      <w:b w:val="0"/>
    </w:rPr>
  </w:style>
  <w:style w:type="character" w:styleId="Verwijzingopmerking">
    <w:name w:val="annotation reference"/>
    <w:basedOn w:val="Standaardalinea-lettertype"/>
    <w:unhideWhenUsed/>
    <w:rsid w:val="00FF362D"/>
    <w:rPr>
      <w:sz w:val="16"/>
      <w:szCs w:val="16"/>
    </w:rPr>
  </w:style>
  <w:style w:type="paragraph" w:styleId="Tekstopmerking">
    <w:name w:val="annotation text"/>
    <w:basedOn w:val="Standaard"/>
    <w:link w:val="TekstopmerkingChar"/>
    <w:unhideWhenUsed/>
    <w:rsid w:val="00FF362D"/>
    <w:pPr>
      <w:spacing w:line="240" w:lineRule="auto"/>
    </w:pPr>
    <w:rPr>
      <w:sz w:val="20"/>
      <w:szCs w:val="20"/>
    </w:rPr>
  </w:style>
  <w:style w:type="character" w:customStyle="1" w:styleId="TekstopmerkingChar">
    <w:name w:val="Tekst opmerking Char"/>
    <w:basedOn w:val="Standaardalinea-lettertype"/>
    <w:link w:val="Tekstopmerking"/>
    <w:rsid w:val="00FF362D"/>
    <w:rPr>
      <w:sz w:val="20"/>
      <w:szCs w:val="20"/>
    </w:rPr>
  </w:style>
  <w:style w:type="paragraph" w:styleId="Onderwerpvanopmerking">
    <w:name w:val="annotation subject"/>
    <w:basedOn w:val="Tekstopmerking"/>
    <w:next w:val="Tekstopmerking"/>
    <w:link w:val="OnderwerpvanopmerkingChar"/>
    <w:uiPriority w:val="99"/>
    <w:semiHidden/>
    <w:unhideWhenUsed/>
    <w:rsid w:val="00FF362D"/>
    <w:rPr>
      <w:b/>
      <w:bCs/>
    </w:rPr>
  </w:style>
  <w:style w:type="character" w:customStyle="1" w:styleId="OnderwerpvanopmerkingChar">
    <w:name w:val="Onderwerp van opmerking Char"/>
    <w:basedOn w:val="TekstopmerkingChar"/>
    <w:link w:val="Onderwerpvanopmerking"/>
    <w:uiPriority w:val="99"/>
    <w:semiHidden/>
    <w:rsid w:val="00FF362D"/>
    <w:rPr>
      <w:b/>
      <w:bCs/>
      <w:sz w:val="20"/>
      <w:szCs w:val="20"/>
    </w:rPr>
  </w:style>
  <w:style w:type="paragraph" w:styleId="Revisie">
    <w:name w:val="Revision"/>
    <w:hidden/>
    <w:uiPriority w:val="99"/>
    <w:semiHidden/>
    <w:rsid w:val="00FF362D"/>
    <w:pPr>
      <w:spacing w:line="240" w:lineRule="auto"/>
    </w:pPr>
  </w:style>
  <w:style w:type="paragraph" w:styleId="Inhopg8">
    <w:name w:val="toc 8"/>
    <w:basedOn w:val="Standaard"/>
    <w:next w:val="Standaard"/>
    <w:autoRedefine/>
    <w:uiPriority w:val="39"/>
    <w:semiHidden/>
    <w:unhideWhenUsed/>
    <w:rsid w:val="00C75D05"/>
    <w:pPr>
      <w:spacing w:after="100"/>
      <w:ind w:left="1470"/>
    </w:pPr>
  </w:style>
  <w:style w:type="paragraph" w:customStyle="1" w:styleId="Uitleggrijs">
    <w:name w:val="Uitleggrijs"/>
    <w:basedOn w:val="Standaard"/>
    <w:qFormat/>
    <w:rsid w:val="00D3606D"/>
    <w:rPr>
      <w:rFonts w:cs="Arial"/>
      <w:i/>
      <w:color w:val="ABABAB" w:themeColor="background2" w:themeShade="BF"/>
      <w:szCs w:val="20"/>
    </w:rPr>
  </w:style>
  <w:style w:type="paragraph" w:styleId="Lijstopsomteken">
    <w:name w:val="List Bullet"/>
    <w:basedOn w:val="Standaard"/>
    <w:autoRedefine/>
    <w:rsid w:val="00C75D05"/>
    <w:pPr>
      <w:spacing w:line="270" w:lineRule="atLeast"/>
    </w:pPr>
    <w:rPr>
      <w:rFonts w:ascii="Arial" w:eastAsia="Times New Roman" w:hAnsi="Arial"/>
      <w:sz w:val="20"/>
      <w:szCs w:val="20"/>
      <w:lang w:eastAsia="nl-NL"/>
    </w:rPr>
  </w:style>
  <w:style w:type="character" w:customStyle="1" w:styleId="OpsommingTekenChar">
    <w:name w:val="Opsomming Teken Char"/>
    <w:basedOn w:val="Standaardalinea-lettertype"/>
    <w:link w:val="OpsommingTeken"/>
    <w:rsid w:val="00D3606D"/>
  </w:style>
  <w:style w:type="paragraph" w:styleId="Standaardinspringing">
    <w:name w:val="Normal Indent"/>
    <w:basedOn w:val="Standaard"/>
    <w:rsid w:val="00C75D05"/>
    <w:pPr>
      <w:tabs>
        <w:tab w:val="left" w:pos="1440"/>
        <w:tab w:val="left" w:pos="1560"/>
        <w:tab w:val="left" w:pos="2160"/>
        <w:tab w:val="left" w:pos="2880"/>
        <w:tab w:val="left" w:pos="3600"/>
        <w:tab w:val="left" w:pos="4320"/>
        <w:tab w:val="left" w:pos="5040"/>
        <w:tab w:val="left" w:pos="5760"/>
        <w:tab w:val="left" w:pos="6480"/>
        <w:tab w:val="left" w:pos="7200"/>
      </w:tabs>
      <w:spacing w:line="240" w:lineRule="atLeast"/>
      <w:ind w:left="284"/>
      <w:jc w:val="both"/>
    </w:pPr>
    <w:rPr>
      <w:rFonts w:ascii="Arial" w:eastAsia="Times New Roman" w:hAnsi="Arial"/>
      <w:sz w:val="20"/>
      <w:szCs w:val="20"/>
      <w:lang w:val="en-GB"/>
    </w:rPr>
  </w:style>
  <w:style w:type="paragraph" w:customStyle="1" w:styleId="vettetitel">
    <w:name w:val="vette titel"/>
    <w:basedOn w:val="Standaard"/>
    <w:qFormat/>
    <w:rsid w:val="002B42CB"/>
    <w:pPr>
      <w:spacing w:line="560" w:lineRule="atLeast"/>
      <w:jc w:val="center"/>
    </w:pPr>
    <w:rPr>
      <w:b/>
      <w:sz w:val="56"/>
      <w:szCs w:val="56"/>
    </w:rPr>
  </w:style>
  <w:style w:type="paragraph" w:customStyle="1" w:styleId="Referentie">
    <w:name w:val="Referentie"/>
    <w:basedOn w:val="Standaard"/>
    <w:rsid w:val="009525F7"/>
    <w:pPr>
      <w:framePr w:hSpace="142" w:wrap="around" w:vAnchor="page" w:hAnchor="page" w:x="852" w:y="455"/>
      <w:suppressAutoHyphens/>
      <w:overflowPunct w:val="0"/>
      <w:autoSpaceDE w:val="0"/>
      <w:spacing w:line="270" w:lineRule="atLeast"/>
      <w:suppressOverlap/>
      <w:textAlignment w:val="baseline"/>
    </w:pPr>
    <w:rPr>
      <w:rFonts w:ascii="Arial" w:eastAsia="Times New Roman" w:hAnsi="Arial"/>
      <w:sz w:val="16"/>
      <w:szCs w:val="20"/>
      <w:lang w:eastAsia="nl-NL"/>
    </w:rPr>
  </w:style>
  <w:style w:type="paragraph" w:customStyle="1" w:styleId="Kolomkoplinks">
    <w:name w:val="Kolomkop links"/>
    <w:basedOn w:val="Standaard"/>
    <w:qFormat/>
    <w:rsid w:val="002C5AF5"/>
    <w:pPr>
      <w:keepNext/>
    </w:pPr>
    <w:rPr>
      <w:b/>
      <w:color w:val="000000" w:themeColor="text1"/>
    </w:rPr>
  </w:style>
  <w:style w:type="character" w:customStyle="1" w:styleId="Accentcursief">
    <w:name w:val="Accent cursief"/>
    <w:basedOn w:val="Standaardalinea-lettertype"/>
    <w:uiPriority w:val="1"/>
    <w:qFormat/>
    <w:rsid w:val="002C5AF5"/>
    <w:rPr>
      <w:rFonts w:ascii="Corbel" w:hAnsi="Corbel"/>
      <w:i/>
    </w:rPr>
  </w:style>
  <w:style w:type="paragraph" w:customStyle="1" w:styleId="Tabelsubkopvet">
    <w:name w:val="Tabel subkop vet"/>
    <w:basedOn w:val="Standaard"/>
    <w:link w:val="TabelsubkopvetChar"/>
    <w:autoRedefine/>
    <w:qFormat/>
    <w:rsid w:val="003B3113"/>
    <w:pPr>
      <w:keepNext/>
      <w:keepLines/>
    </w:pPr>
    <w:rPr>
      <w:b/>
      <w:sz w:val="18"/>
    </w:rPr>
  </w:style>
  <w:style w:type="character" w:customStyle="1" w:styleId="TabelsubkopvetChar">
    <w:name w:val="Tabel subkop vet Char"/>
    <w:basedOn w:val="Standaardalinea-lettertype"/>
    <w:link w:val="Tabelsubkopvet"/>
    <w:rsid w:val="003B3113"/>
    <w:rPr>
      <w:b/>
      <w:sz w:val="18"/>
    </w:rPr>
  </w:style>
  <w:style w:type="paragraph" w:customStyle="1" w:styleId="Tabelstandaardtekst">
    <w:name w:val="Tabel standaard tekst"/>
    <w:basedOn w:val="Standaard"/>
    <w:link w:val="TabelstandaardtekstChar"/>
    <w:autoRedefine/>
    <w:qFormat/>
    <w:rsid w:val="00F0292E"/>
    <w:rPr>
      <w:sz w:val="18"/>
    </w:rPr>
  </w:style>
  <w:style w:type="character" w:customStyle="1" w:styleId="TabelstandaardtekstChar">
    <w:name w:val="Tabel standaard tekst Char"/>
    <w:basedOn w:val="Standaardalinea-lettertype"/>
    <w:link w:val="Tabelstandaardtekst"/>
    <w:rsid w:val="00F0292E"/>
    <w:rPr>
      <w:sz w:val="18"/>
    </w:rPr>
  </w:style>
  <w:style w:type="paragraph" w:customStyle="1" w:styleId="Tabelkop2ingrijzevak">
    <w:name w:val="Tabelkop 2 in grijze vak"/>
    <w:basedOn w:val="Standaard"/>
    <w:link w:val="Tabelkop2ingrijzevakChar"/>
    <w:autoRedefine/>
    <w:qFormat/>
    <w:rsid w:val="00F0292E"/>
    <w:pPr>
      <w:spacing w:after="80"/>
    </w:pPr>
    <w:rPr>
      <w:b/>
      <w:sz w:val="18"/>
    </w:rPr>
  </w:style>
  <w:style w:type="character" w:customStyle="1" w:styleId="Tabelkop2ingrijzevakChar">
    <w:name w:val="Tabelkop 2 in grijze vak Char"/>
    <w:basedOn w:val="Standaardalinea-lettertype"/>
    <w:link w:val="Tabelkop2ingrijzevak"/>
    <w:rsid w:val="00F0292E"/>
    <w:rPr>
      <w:b/>
      <w:sz w:val="18"/>
    </w:rPr>
  </w:style>
  <w:style w:type="paragraph" w:customStyle="1" w:styleId="Tabeltekst0">
    <w:name w:val="Tabel tekst"/>
    <w:basedOn w:val="Tabelstandaardtekst"/>
    <w:link w:val="TabeltekstChar"/>
    <w:autoRedefine/>
    <w:rsid w:val="002A521D"/>
  </w:style>
  <w:style w:type="character" w:customStyle="1" w:styleId="TabeltekstChar">
    <w:name w:val="Tabel tekst Char"/>
    <w:basedOn w:val="Standaardalinea-lettertype"/>
    <w:link w:val="Tabeltekst0"/>
    <w:rsid w:val="002A521D"/>
    <w:rPr>
      <w:sz w:val="18"/>
    </w:rPr>
  </w:style>
  <w:style w:type="paragraph" w:customStyle="1" w:styleId="Tabelkopachtergrondgrijs">
    <w:name w:val="Tabel kop/achtergrond grijs"/>
    <w:basedOn w:val="Vraagkopformulier"/>
    <w:link w:val="TabelkopachtergrondgrijsChar"/>
    <w:qFormat/>
    <w:rsid w:val="00A55727"/>
    <w:pPr>
      <w:shd w:val="clear" w:color="auto" w:fill="E8E8E8"/>
    </w:pPr>
  </w:style>
  <w:style w:type="character" w:customStyle="1" w:styleId="TabelkopachtergrondgrijsChar">
    <w:name w:val="Tabel kop/achtergrond grijs Char"/>
    <w:basedOn w:val="Standaardalinea-lettertype"/>
    <w:link w:val="Tabelkopachtergrondgrijs"/>
    <w:rsid w:val="00A55727"/>
    <w:rPr>
      <w:b/>
      <w:bCs/>
      <w:sz w:val="20"/>
      <w:shd w:val="clear" w:color="auto" w:fill="E8E8E8"/>
    </w:rPr>
  </w:style>
  <w:style w:type="paragraph" w:customStyle="1" w:styleId="Tabelkopformulieronderwerp">
    <w:name w:val="Tabelkop formulier onderwerp"/>
    <w:basedOn w:val="Standaard"/>
    <w:link w:val="TabelkopformulieronderwerpChar"/>
    <w:qFormat/>
    <w:rsid w:val="002A521D"/>
    <w:pPr>
      <w:pBdr>
        <w:top w:val="single" w:sz="24" w:space="0" w:color="auto"/>
      </w:pBdr>
      <w:spacing w:before="40" w:after="160"/>
    </w:pPr>
    <w:rPr>
      <w:b/>
      <w:bCs/>
      <w:sz w:val="20"/>
    </w:rPr>
  </w:style>
  <w:style w:type="character" w:customStyle="1" w:styleId="TabelkopformulieronderwerpChar">
    <w:name w:val="Tabelkop formulier onderwerp Char"/>
    <w:basedOn w:val="Standaardalinea-lettertype"/>
    <w:link w:val="Tabelkopformulieronderwerp"/>
    <w:rsid w:val="002A521D"/>
    <w:rPr>
      <w:b/>
      <w:bCs/>
      <w:sz w:val="20"/>
    </w:rPr>
  </w:style>
  <w:style w:type="paragraph" w:customStyle="1" w:styleId="Tabelopmerkingtekst">
    <w:name w:val="Tabel opmerking tekst"/>
    <w:basedOn w:val="Standaard"/>
    <w:link w:val="TabelopmerkingtekstChar"/>
    <w:qFormat/>
    <w:rsid w:val="009850E6"/>
    <w:pPr>
      <w:spacing w:line="200" w:lineRule="atLeast"/>
    </w:pPr>
    <w:rPr>
      <w:i/>
      <w:sz w:val="17"/>
      <w:szCs w:val="17"/>
    </w:rPr>
  </w:style>
  <w:style w:type="character" w:customStyle="1" w:styleId="TabelopmerkingtekstChar">
    <w:name w:val="Tabel opmerking tekst Char"/>
    <w:basedOn w:val="Standaardalinea-lettertype"/>
    <w:link w:val="Tabelopmerkingtekst"/>
    <w:rsid w:val="009850E6"/>
    <w:rPr>
      <w:i/>
      <w:sz w:val="17"/>
      <w:szCs w:val="17"/>
    </w:rPr>
  </w:style>
  <w:style w:type="paragraph" w:customStyle="1" w:styleId="Tabeltekststandaard">
    <w:name w:val="Tabeltekst standaard"/>
    <w:basedOn w:val="Standaard"/>
    <w:link w:val="TabeltekststandaardChar"/>
    <w:autoRedefine/>
    <w:qFormat/>
    <w:rsid w:val="002A521D"/>
    <w:pPr>
      <w:keepNext/>
    </w:pPr>
    <w:rPr>
      <w:sz w:val="18"/>
      <w:szCs w:val="22"/>
    </w:rPr>
  </w:style>
  <w:style w:type="character" w:customStyle="1" w:styleId="TabeltekststandaardChar">
    <w:name w:val="Tabeltekst standaard Char"/>
    <w:basedOn w:val="Standaardalinea-lettertype"/>
    <w:link w:val="Tabeltekststandaard"/>
    <w:rsid w:val="002A521D"/>
    <w:rPr>
      <w:sz w:val="18"/>
      <w:szCs w:val="22"/>
    </w:rPr>
  </w:style>
  <w:style w:type="paragraph" w:customStyle="1" w:styleId="Tabelkop1bovenzwlijn">
    <w:name w:val="Tabelkop 1 boven zw lijn"/>
    <w:basedOn w:val="Standaard"/>
    <w:link w:val="Tabelkop1bovenzwlijnChar"/>
    <w:autoRedefine/>
    <w:qFormat/>
    <w:rsid w:val="002A521D"/>
    <w:pPr>
      <w:spacing w:before="160" w:after="40"/>
    </w:pPr>
    <w:rPr>
      <w:b/>
      <w:sz w:val="18"/>
    </w:rPr>
  </w:style>
  <w:style w:type="paragraph" w:customStyle="1" w:styleId="Tabelkop3aantallen">
    <w:name w:val="Tabelkop 3 aantallen"/>
    <w:basedOn w:val="Tabelkop2ingrijzevak"/>
    <w:link w:val="Tabelkop3aantallenChar"/>
    <w:qFormat/>
    <w:rsid w:val="002A521D"/>
    <w:pPr>
      <w:jc w:val="right"/>
    </w:pPr>
  </w:style>
  <w:style w:type="character" w:customStyle="1" w:styleId="Tabelkop1bovenzwlijnChar">
    <w:name w:val="Tabelkop 1 boven zw lijn Char"/>
    <w:basedOn w:val="TabelsubkopvetChar"/>
    <w:link w:val="Tabelkop1bovenzwlijn"/>
    <w:rsid w:val="002A521D"/>
    <w:rPr>
      <w:b/>
      <w:sz w:val="18"/>
    </w:rPr>
  </w:style>
  <w:style w:type="paragraph" w:customStyle="1" w:styleId="Tabeltekstgroot">
    <w:name w:val="Tabeltekst groot"/>
    <w:basedOn w:val="Tabeltekst0"/>
    <w:link w:val="TabeltekstgrootChar"/>
    <w:qFormat/>
    <w:rsid w:val="002A521D"/>
  </w:style>
  <w:style w:type="character" w:customStyle="1" w:styleId="Tabelkop3aantallenChar">
    <w:name w:val="Tabelkop 3 aantallen Char"/>
    <w:basedOn w:val="Tabelkop2ingrijzevakChar"/>
    <w:link w:val="Tabelkop3aantallen"/>
    <w:rsid w:val="002A521D"/>
    <w:rPr>
      <w:b/>
      <w:sz w:val="18"/>
    </w:rPr>
  </w:style>
  <w:style w:type="paragraph" w:customStyle="1" w:styleId="Tabelkop4cijfersgroot">
    <w:name w:val="Tabelkop 4 cijfers groot"/>
    <w:basedOn w:val="OpsommingCijfers"/>
    <w:next w:val="Standaard"/>
    <w:qFormat/>
    <w:rsid w:val="002A521D"/>
    <w:pPr>
      <w:numPr>
        <w:numId w:val="0"/>
      </w:numPr>
      <w:spacing w:before="40" w:line="240" w:lineRule="auto"/>
      <w:ind w:left="340" w:hanging="340"/>
      <w:contextualSpacing/>
    </w:pPr>
    <w:rPr>
      <w:b/>
    </w:rPr>
  </w:style>
  <w:style w:type="character" w:customStyle="1" w:styleId="TabeltekstgrootChar">
    <w:name w:val="Tabeltekst groot Char"/>
    <w:basedOn w:val="TabeltekstChar"/>
    <w:link w:val="Tabeltekstgroot"/>
    <w:rsid w:val="002A521D"/>
    <w:rPr>
      <w:sz w:val="18"/>
    </w:rPr>
  </w:style>
  <w:style w:type="paragraph" w:customStyle="1" w:styleId="Tabeltekstaantallen">
    <w:name w:val="Tabeltekst aantallen"/>
    <w:basedOn w:val="Tabeltekststandaard"/>
    <w:link w:val="TabeltekstaantallenChar"/>
    <w:qFormat/>
    <w:rsid w:val="002A521D"/>
    <w:pPr>
      <w:jc w:val="right"/>
    </w:pPr>
  </w:style>
  <w:style w:type="paragraph" w:customStyle="1" w:styleId="Tabelkop1bbovenzwlijngroot">
    <w:name w:val="Tabelkop 1b boven zw lijn groot"/>
    <w:basedOn w:val="Tabelkop1bovenzwlijn"/>
    <w:link w:val="Tabelkop1bbovenzwlijngrootChar"/>
    <w:qFormat/>
    <w:rsid w:val="002A521D"/>
  </w:style>
  <w:style w:type="character" w:customStyle="1" w:styleId="TabeltekstaantallenChar">
    <w:name w:val="Tabeltekst aantallen Char"/>
    <w:basedOn w:val="TabeltekststandaardChar"/>
    <w:link w:val="Tabeltekstaantallen"/>
    <w:rsid w:val="002A521D"/>
    <w:rPr>
      <w:sz w:val="18"/>
      <w:szCs w:val="22"/>
    </w:rPr>
  </w:style>
  <w:style w:type="character" w:customStyle="1" w:styleId="Tabelkop1bbovenzwlijngrootChar">
    <w:name w:val="Tabelkop 1b boven zw lijn groot Char"/>
    <w:basedOn w:val="Tabelkop1bovenzwlijnChar"/>
    <w:link w:val="Tabelkop1bbovenzwlijngroot"/>
    <w:rsid w:val="002A521D"/>
    <w:rPr>
      <w:b/>
      <w:sz w:val="18"/>
    </w:rPr>
  </w:style>
  <w:style w:type="paragraph" w:customStyle="1" w:styleId="Aankruisvakjeklein">
    <w:name w:val="Aankruisvakje klein"/>
    <w:basedOn w:val="Standaard"/>
    <w:link w:val="AankruisvakjekleinChar"/>
    <w:qFormat/>
    <w:rsid w:val="002A521D"/>
    <w:rPr>
      <w:rFonts w:ascii="MS Gothic" w:eastAsia="MS Gothic" w:hAnsi="MS Gothic"/>
      <w:b/>
      <w:sz w:val="18"/>
      <w:szCs w:val="18"/>
    </w:rPr>
  </w:style>
  <w:style w:type="paragraph" w:customStyle="1" w:styleId="Aankruisvakjestandaard">
    <w:name w:val="Aankruisvakje standaard"/>
    <w:basedOn w:val="Tabelstandaardtekst"/>
    <w:link w:val="AankruisvakjestandaardChar"/>
    <w:autoRedefine/>
    <w:qFormat/>
    <w:rsid w:val="003B3113"/>
    <w:rPr>
      <w:rFonts w:ascii="MS Gothic" w:eastAsia="MS Gothic" w:hAnsi="MS Gothic" w:cs="MS Gothic"/>
      <w:b/>
    </w:rPr>
  </w:style>
  <w:style w:type="character" w:customStyle="1" w:styleId="AankruisvakjekleinChar">
    <w:name w:val="Aankruisvakje klein Char"/>
    <w:basedOn w:val="TabeltekstChar"/>
    <w:link w:val="Aankruisvakjeklein"/>
    <w:rsid w:val="002A521D"/>
    <w:rPr>
      <w:rFonts w:ascii="MS Gothic" w:eastAsia="MS Gothic" w:hAnsi="MS Gothic"/>
      <w:b/>
      <w:sz w:val="18"/>
      <w:szCs w:val="18"/>
    </w:rPr>
  </w:style>
  <w:style w:type="character" w:customStyle="1" w:styleId="AankruisvakjestandaardChar">
    <w:name w:val="Aankruisvakje standaard Char"/>
    <w:basedOn w:val="TabeltekstChar"/>
    <w:link w:val="Aankruisvakjestandaard"/>
    <w:rsid w:val="003B3113"/>
    <w:rPr>
      <w:rFonts w:ascii="MS Gothic" w:eastAsia="MS Gothic" w:hAnsi="MS Gothic" w:cs="MS Gothic"/>
      <w:b/>
      <w:sz w:val="18"/>
    </w:rPr>
  </w:style>
  <w:style w:type="table" w:customStyle="1" w:styleId="Tabelraster2">
    <w:name w:val="Tabelraster2"/>
    <w:basedOn w:val="Standaardtabel"/>
    <w:next w:val="Tabelraster"/>
    <w:uiPriority w:val="59"/>
    <w:rsid w:val="00B263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aagkopformulier">
    <w:name w:val="Vraagkop formulier"/>
    <w:basedOn w:val="Standaard"/>
    <w:link w:val="VraagkopformulierChar"/>
    <w:qFormat/>
    <w:rsid w:val="00561B68"/>
    <w:pPr>
      <w:pBdr>
        <w:top w:val="single" w:sz="24" w:space="0" w:color="auto"/>
      </w:pBdr>
      <w:spacing w:after="80" w:line="240" w:lineRule="atLeast"/>
    </w:pPr>
    <w:rPr>
      <w:b/>
      <w:bCs/>
      <w:sz w:val="20"/>
    </w:rPr>
  </w:style>
  <w:style w:type="paragraph" w:customStyle="1" w:styleId="standaardantwoordtekst">
    <w:name w:val="standaard antwoordtekst"/>
    <w:basedOn w:val="Standaard"/>
    <w:link w:val="standaardantwoordtekstChar"/>
    <w:rsid w:val="00561B68"/>
    <w:pPr>
      <w:spacing w:line="200" w:lineRule="atLeast"/>
    </w:pPr>
    <w:rPr>
      <w:sz w:val="20"/>
    </w:rPr>
  </w:style>
  <w:style w:type="paragraph" w:customStyle="1" w:styleId="Standaardvraagtekst">
    <w:name w:val="Standaard vraagtekst"/>
    <w:basedOn w:val="standaardantwoordtekst"/>
    <w:link w:val="StandaardvraagtekstChar"/>
    <w:rsid w:val="00561B68"/>
    <w:pPr>
      <w:spacing w:before="20"/>
    </w:pPr>
    <w:rPr>
      <w:rFonts w:eastAsia="Times New Roman"/>
      <w:sz w:val="17"/>
      <w:szCs w:val="20"/>
    </w:rPr>
  </w:style>
  <w:style w:type="character" w:customStyle="1" w:styleId="standaardantwoordtekstChar">
    <w:name w:val="standaard antwoordtekst Char"/>
    <w:basedOn w:val="Standaardalinea-lettertype"/>
    <w:link w:val="standaardantwoordtekst"/>
    <w:rsid w:val="00561B68"/>
    <w:rPr>
      <w:sz w:val="20"/>
    </w:rPr>
  </w:style>
  <w:style w:type="character" w:customStyle="1" w:styleId="StandaardvraagtekstChar">
    <w:name w:val="Standaard vraagtekst Char"/>
    <w:basedOn w:val="standaardantwoordtekstChar"/>
    <w:link w:val="Standaardvraagtekst"/>
    <w:rsid w:val="00561B68"/>
    <w:rPr>
      <w:rFonts w:eastAsia="Times New Roman"/>
      <w:sz w:val="17"/>
      <w:szCs w:val="20"/>
    </w:rPr>
  </w:style>
  <w:style w:type="paragraph" w:customStyle="1" w:styleId="toelichting">
    <w:name w:val="toelichting"/>
    <w:basedOn w:val="Standaardvraagtekst"/>
    <w:link w:val="toelichtingChar"/>
    <w:qFormat/>
    <w:rsid w:val="00561B68"/>
    <w:rPr>
      <w:i/>
    </w:rPr>
  </w:style>
  <w:style w:type="character" w:customStyle="1" w:styleId="VraagkopformulierChar">
    <w:name w:val="Vraagkop formulier Char"/>
    <w:basedOn w:val="Standaardalinea-lettertype"/>
    <w:link w:val="Vraagkopformulier"/>
    <w:rsid w:val="00561B68"/>
    <w:rPr>
      <w:b/>
      <w:bCs/>
      <w:sz w:val="20"/>
    </w:rPr>
  </w:style>
  <w:style w:type="paragraph" w:customStyle="1" w:styleId="aanklikvak">
    <w:name w:val="aanklikvak"/>
    <w:basedOn w:val="standaardantwoordtekst"/>
    <w:link w:val="aanklikvakChar"/>
    <w:qFormat/>
    <w:rsid w:val="00561B68"/>
    <w:rPr>
      <w:rFonts w:ascii="MS Gothic" w:eastAsia="MS Gothic" w:hAnsi="MS Gothic"/>
      <w:b/>
      <w:szCs w:val="20"/>
    </w:rPr>
  </w:style>
  <w:style w:type="character" w:customStyle="1" w:styleId="aanklikvakChar">
    <w:name w:val="aanklikvak Char"/>
    <w:basedOn w:val="standaardantwoordtekstChar"/>
    <w:link w:val="aanklikvak"/>
    <w:rsid w:val="00561B68"/>
    <w:rPr>
      <w:rFonts w:ascii="MS Gothic" w:eastAsia="MS Gothic" w:hAnsi="MS Gothic"/>
      <w:b/>
      <w:sz w:val="20"/>
      <w:szCs w:val="20"/>
    </w:rPr>
  </w:style>
  <w:style w:type="paragraph" w:customStyle="1" w:styleId="Vraagtekstbold">
    <w:name w:val="Vraagtekst bold"/>
    <w:basedOn w:val="Standaardvraagtekst"/>
    <w:link w:val="VraagtekstboldChar"/>
    <w:qFormat/>
    <w:rsid w:val="00561B68"/>
    <w:rPr>
      <w:b/>
    </w:rPr>
  </w:style>
  <w:style w:type="character" w:customStyle="1" w:styleId="VraagtekstboldChar">
    <w:name w:val="Vraagtekst bold Char"/>
    <w:basedOn w:val="StandaardvraagtekstChar"/>
    <w:link w:val="Vraagtekstbold"/>
    <w:rsid w:val="00561B68"/>
    <w:rPr>
      <w:rFonts w:eastAsia="Times New Roman"/>
      <w:b/>
      <w:sz w:val="17"/>
      <w:szCs w:val="20"/>
    </w:rPr>
  </w:style>
  <w:style w:type="paragraph" w:customStyle="1" w:styleId="Toelichtingvraagkopformulier">
    <w:name w:val="Toelichting vraagkop formulier"/>
    <w:basedOn w:val="Vraagkopformulier"/>
    <w:link w:val="ToelichtingvraagkopformulierChar"/>
    <w:qFormat/>
    <w:rsid w:val="00561B68"/>
    <w:rPr>
      <w:i/>
      <w:color w:val="787878"/>
      <w:sz w:val="17"/>
    </w:rPr>
  </w:style>
  <w:style w:type="paragraph" w:customStyle="1" w:styleId="Toelichtinggrijsvak">
    <w:name w:val="Toelichting grijsvak"/>
    <w:basedOn w:val="toelichting"/>
    <w:link w:val="ToelichtinggrijsvakChar"/>
    <w:qFormat/>
    <w:rsid w:val="00561B68"/>
  </w:style>
  <w:style w:type="character" w:customStyle="1" w:styleId="ToelichtingvraagkopformulierChar">
    <w:name w:val="Toelichting vraagkop formulier Char"/>
    <w:basedOn w:val="VraagkopformulierChar"/>
    <w:link w:val="Toelichtingvraagkopformulier"/>
    <w:rsid w:val="00561B68"/>
    <w:rPr>
      <w:b/>
      <w:bCs/>
      <w:i/>
      <w:color w:val="787878"/>
      <w:sz w:val="17"/>
    </w:rPr>
  </w:style>
  <w:style w:type="character" w:customStyle="1" w:styleId="toelichtingChar">
    <w:name w:val="toelichting Char"/>
    <w:basedOn w:val="StandaardvraagtekstChar"/>
    <w:link w:val="toelichting"/>
    <w:rsid w:val="00561B68"/>
    <w:rPr>
      <w:rFonts w:eastAsia="Times New Roman"/>
      <w:i/>
      <w:sz w:val="17"/>
      <w:szCs w:val="20"/>
    </w:rPr>
  </w:style>
  <w:style w:type="character" w:customStyle="1" w:styleId="ToelichtinggrijsvakChar">
    <w:name w:val="Toelichting grijsvak Char"/>
    <w:basedOn w:val="toelichtingChar"/>
    <w:link w:val="Toelichtinggrijsvak"/>
    <w:rsid w:val="00561B68"/>
    <w:rPr>
      <w:rFonts w:eastAsia="Times New Roman"/>
      <w:i/>
      <w:sz w:val="17"/>
      <w:szCs w:val="20"/>
    </w:rPr>
  </w:style>
  <w:style w:type="paragraph" w:customStyle="1" w:styleId="Tabelopmerkintekstingrijsvak">
    <w:name w:val="Tabel opmerkintekst in grijs vak"/>
    <w:basedOn w:val="Tabelkop2ingrijzevak"/>
    <w:link w:val="TabelopmerkintekstingrijsvakChar"/>
    <w:qFormat/>
    <w:rsid w:val="00536505"/>
    <w:pPr>
      <w:spacing w:line="240" w:lineRule="atLeast"/>
    </w:pPr>
    <w:rPr>
      <w:i/>
    </w:rPr>
  </w:style>
  <w:style w:type="character" w:customStyle="1" w:styleId="TabelopmerkintekstingrijsvakChar">
    <w:name w:val="Tabel opmerkintekst in grijs vak Char"/>
    <w:basedOn w:val="Tabelkop2ingrijzevakChar"/>
    <w:link w:val="Tabelopmerkintekstingrijsvak"/>
    <w:rsid w:val="00536505"/>
    <w:rPr>
      <w:b/>
      <w:i/>
      <w:sz w:val="18"/>
    </w:rPr>
  </w:style>
  <w:style w:type="paragraph" w:customStyle="1" w:styleId="Voettekstversieddsjabloon">
    <w:name w:val="Voettekst versie/dd sjabloon"/>
    <w:basedOn w:val="Voettekst"/>
    <w:link w:val="VoettekstversieddsjabloonChar"/>
    <w:qFormat/>
    <w:rsid w:val="000A0465"/>
    <w:pPr>
      <w:tabs>
        <w:tab w:val="center" w:pos="3969"/>
        <w:tab w:val="right" w:pos="8505"/>
      </w:tabs>
      <w:spacing w:line="280" w:lineRule="atLeast"/>
      <w:jc w:val="left"/>
    </w:pPr>
    <w:rPr>
      <w:noProof/>
      <w:color w:val="787878"/>
      <w:sz w:val="12"/>
      <w:szCs w:val="12"/>
    </w:rPr>
  </w:style>
  <w:style w:type="character" w:customStyle="1" w:styleId="VoettekstversieddsjabloonChar">
    <w:name w:val="Voettekst versie/dd sjabloon Char"/>
    <w:basedOn w:val="VoettekstChar"/>
    <w:link w:val="Voettekstversieddsjabloon"/>
    <w:rsid w:val="000A0465"/>
    <w:rPr>
      <w:noProof/>
      <w:color w:val="787878"/>
      <w:sz w:val="12"/>
      <w:szCs w:val="12"/>
      <w:lang w:val="en-US"/>
    </w:rPr>
  </w:style>
  <w:style w:type="character" w:customStyle="1" w:styleId="apple-converted-space">
    <w:name w:val="apple-converted-space"/>
    <w:basedOn w:val="Standaardalinea-lettertype"/>
    <w:rsid w:val="00CA34FF"/>
  </w:style>
  <w:style w:type="paragraph" w:customStyle="1" w:styleId="Standaardarial">
    <w:name w:val="Standaard + arial"/>
    <w:basedOn w:val="Kop1"/>
    <w:rsid w:val="00BE1F76"/>
    <w:pPr>
      <w:pageBreakBefore w:val="0"/>
      <w:widowControl w:val="0"/>
      <w:numPr>
        <w:numId w:val="4"/>
      </w:numPr>
      <w:tabs>
        <w:tab w:val="clear" w:pos="454"/>
      </w:tabs>
      <w:adjustRightInd w:val="0"/>
      <w:spacing w:after="0" w:line="360" w:lineRule="atLeast"/>
      <w:jc w:val="both"/>
      <w:textAlignment w:val="baseline"/>
    </w:pPr>
    <w:rPr>
      <w:rFonts w:ascii="Arial" w:eastAsia="Times New Roman" w:hAnsi="Arial" w:cs="Arial"/>
      <w:b w:val="0"/>
      <w:kern w:val="32"/>
      <w:sz w:val="22"/>
      <w:szCs w:val="22"/>
    </w:rPr>
  </w:style>
  <w:style w:type="paragraph" w:customStyle="1" w:styleId="Metopsommingstekens">
    <w:name w:val="Met opsommingstekens"/>
    <w:aliases w:val="Courier New,Links:  0,95 cm,Verkeerd-om:  0,63 cm"/>
    <w:basedOn w:val="Standaardarial"/>
    <w:rsid w:val="00BE1F76"/>
    <w:rPr>
      <w:rFonts w:ascii="Times New Roman" w:hAnsi="Times New Roman"/>
      <w:bCs w:val="0"/>
    </w:rPr>
  </w:style>
  <w:style w:type="character" w:customStyle="1" w:styleId="LijstalineaChar">
    <w:name w:val="Lijstalinea Char"/>
    <w:aliases w:val="Opsomblokjes en substreepjes Char,Lijst paragraaf Char,Reference List Char,Opsomming Char"/>
    <w:link w:val="Lijstalinea"/>
    <w:uiPriority w:val="34"/>
    <w:locked/>
    <w:rsid w:val="00D34830"/>
  </w:style>
  <w:style w:type="character" w:styleId="GevolgdeHyperlink">
    <w:name w:val="FollowedHyperlink"/>
    <w:basedOn w:val="Standaardalinea-lettertype"/>
    <w:uiPriority w:val="99"/>
    <w:semiHidden/>
    <w:unhideWhenUsed/>
    <w:rsid w:val="00D34830"/>
    <w:rPr>
      <w:color w:val="999999" w:themeColor="followedHyperlink"/>
      <w:u w:val="single"/>
    </w:rPr>
  </w:style>
  <w:style w:type="paragraph" w:styleId="Geenafstand">
    <w:name w:val="No Spacing"/>
    <w:uiPriority w:val="1"/>
    <w:qFormat/>
    <w:rsid w:val="00D34830"/>
    <w:pPr>
      <w:spacing w:line="240" w:lineRule="auto"/>
    </w:pPr>
  </w:style>
  <w:style w:type="paragraph" w:styleId="Lijst5">
    <w:name w:val="List 5"/>
    <w:basedOn w:val="Standaard"/>
    <w:uiPriority w:val="99"/>
    <w:semiHidden/>
    <w:unhideWhenUsed/>
    <w:rsid w:val="00C80BF4"/>
    <w:pPr>
      <w:ind w:left="1134" w:hanging="227"/>
      <w:contextualSpacing/>
    </w:pPr>
  </w:style>
  <w:style w:type="paragraph" w:customStyle="1" w:styleId="broodtekst">
    <w:name w:val="broodtekst"/>
    <w:basedOn w:val="Standaard"/>
    <w:link w:val="broodtekstChar"/>
    <w:rsid w:val="004B7E73"/>
    <w:pPr>
      <w:tabs>
        <w:tab w:val="left" w:pos="227"/>
        <w:tab w:val="left" w:pos="454"/>
        <w:tab w:val="left" w:pos="680"/>
      </w:tabs>
      <w:autoSpaceDE w:val="0"/>
      <w:autoSpaceDN w:val="0"/>
      <w:adjustRightInd w:val="0"/>
      <w:spacing w:line="240" w:lineRule="atLeast"/>
    </w:pPr>
    <w:rPr>
      <w:rFonts w:ascii="Verdana" w:eastAsia="Times New Roman" w:hAnsi="Verdana"/>
      <w:sz w:val="18"/>
      <w:szCs w:val="18"/>
      <w:lang w:eastAsia="nl-NL"/>
    </w:rPr>
  </w:style>
  <w:style w:type="character" w:customStyle="1" w:styleId="broodtekstChar">
    <w:name w:val="broodtekst Char"/>
    <w:link w:val="broodtekst"/>
    <w:rsid w:val="004B7E73"/>
    <w:rPr>
      <w:rFonts w:ascii="Verdana" w:eastAsia="Times New Roman" w:hAnsi="Verdana"/>
      <w:sz w:val="18"/>
      <w:szCs w:val="18"/>
      <w:lang w:eastAsia="nl-NL"/>
    </w:rPr>
  </w:style>
  <w:style w:type="character" w:customStyle="1" w:styleId="Toelichtendetekst2Char">
    <w:name w:val="Toelichtende tekst 2 Char"/>
    <w:basedOn w:val="Standaardalinea-lettertype"/>
    <w:link w:val="Toelichtendetekst2"/>
    <w:locked/>
    <w:rsid w:val="003317F3"/>
    <w:rPr>
      <w:i/>
      <w:iCs/>
      <w:color w:val="00B0F0"/>
    </w:rPr>
  </w:style>
  <w:style w:type="paragraph" w:customStyle="1" w:styleId="Toelichtendetekst2">
    <w:name w:val="Toelichtende tekst 2"/>
    <w:basedOn w:val="Standaard"/>
    <w:link w:val="Toelichtendetekst2Char"/>
    <w:qFormat/>
    <w:rsid w:val="003317F3"/>
    <w:rPr>
      <w:i/>
      <w:iCs/>
      <w:color w:val="00B0F0"/>
    </w:rPr>
  </w:style>
  <w:style w:type="paragraph" w:styleId="Normaalweb">
    <w:name w:val="Normal (Web)"/>
    <w:basedOn w:val="Standaard"/>
    <w:uiPriority w:val="99"/>
    <w:semiHidden/>
    <w:unhideWhenUsed/>
    <w:rsid w:val="00093ED4"/>
    <w:rPr>
      <w:rFonts w:ascii="Times New Roman" w:hAnsi="Times New Roman"/>
      <w:sz w:val="24"/>
      <w:szCs w:val="24"/>
    </w:rPr>
  </w:style>
  <w:style w:type="character" w:styleId="Vermelding">
    <w:name w:val="Mention"/>
    <w:basedOn w:val="Standaardalinea-lettertype"/>
    <w:uiPriority w:val="99"/>
    <w:unhideWhenUsed/>
    <w:rsid w:val="008B1A97"/>
    <w:rPr>
      <w:color w:val="2B579A"/>
      <w:shd w:val="clear" w:color="auto" w:fill="E1DFDD"/>
    </w:rPr>
  </w:style>
  <w:style w:type="character" w:customStyle="1" w:styleId="ckecontainer">
    <w:name w:val="cke__container"/>
    <w:basedOn w:val="Standaardalinea-lettertype"/>
    <w:rsid w:val="00400DC8"/>
  </w:style>
  <w:style w:type="character" w:styleId="Zwaar">
    <w:name w:val="Strong"/>
    <w:basedOn w:val="Standaardalinea-lettertype"/>
    <w:uiPriority w:val="22"/>
    <w:qFormat/>
    <w:rsid w:val="00400DC8"/>
    <w:rPr>
      <w:b/>
      <w:bCs/>
    </w:rPr>
  </w:style>
  <w:style w:type="character" w:customStyle="1" w:styleId="break-all">
    <w:name w:val="break-all"/>
    <w:basedOn w:val="Standaardalinea-lettertype"/>
    <w:rsid w:val="00400DC8"/>
  </w:style>
  <w:style w:type="paragraph" w:customStyle="1" w:styleId="xmsolistparagraph">
    <w:name w:val="x_msolistparagraph"/>
    <w:basedOn w:val="Standaard"/>
    <w:rsid w:val="00D77366"/>
    <w:pPr>
      <w:spacing w:line="240" w:lineRule="auto"/>
    </w:pPr>
    <w:rPr>
      <w:rFonts w:ascii="Times New Roman" w:eastAsiaTheme="minorHAnsi" w:hAnsi="Times New Roman"/>
      <w:sz w:val="24"/>
      <w:szCs w:val="24"/>
      <w:lang w:eastAsia="nl-NL"/>
    </w:rPr>
  </w:style>
  <w:style w:type="paragraph" w:customStyle="1" w:styleId="Default">
    <w:name w:val="Default"/>
    <w:rsid w:val="00842573"/>
    <w:pPr>
      <w:autoSpaceDE w:val="0"/>
      <w:autoSpaceDN w:val="0"/>
      <w:adjustRightInd w:val="0"/>
      <w:spacing w:line="240" w:lineRule="auto"/>
    </w:pPr>
    <w:rPr>
      <w:rFonts w:ascii="Verdana" w:eastAsiaTheme="minorHAnsi" w:hAnsi="Verdana" w:cs="Verdana"/>
      <w:color w:val="000000"/>
      <w:sz w:val="24"/>
      <w:szCs w:val="24"/>
    </w:rPr>
  </w:style>
  <w:style w:type="paragraph" w:customStyle="1" w:styleId="pf0">
    <w:name w:val="pf0"/>
    <w:basedOn w:val="Standaard"/>
    <w:rsid w:val="000D2D6E"/>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f01">
    <w:name w:val="cf01"/>
    <w:basedOn w:val="Standaardalinea-lettertype"/>
    <w:rsid w:val="000D2D6E"/>
    <w:rPr>
      <w:rFonts w:ascii="Segoe UI" w:hAnsi="Segoe UI" w:cs="Segoe UI" w:hint="default"/>
      <w:sz w:val="18"/>
      <w:szCs w:val="18"/>
    </w:rPr>
  </w:style>
  <w:style w:type="character" w:customStyle="1" w:styleId="cf11">
    <w:name w:val="cf11"/>
    <w:basedOn w:val="Standaardalinea-lettertype"/>
    <w:rsid w:val="002E6016"/>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81">
      <w:bodyDiv w:val="1"/>
      <w:marLeft w:val="0"/>
      <w:marRight w:val="0"/>
      <w:marTop w:val="0"/>
      <w:marBottom w:val="0"/>
      <w:divBdr>
        <w:top w:val="none" w:sz="0" w:space="0" w:color="auto"/>
        <w:left w:val="none" w:sz="0" w:space="0" w:color="auto"/>
        <w:bottom w:val="none" w:sz="0" w:space="0" w:color="auto"/>
        <w:right w:val="none" w:sz="0" w:space="0" w:color="auto"/>
      </w:divBdr>
    </w:div>
    <w:div w:id="39482602">
      <w:bodyDiv w:val="1"/>
      <w:marLeft w:val="0"/>
      <w:marRight w:val="0"/>
      <w:marTop w:val="0"/>
      <w:marBottom w:val="0"/>
      <w:divBdr>
        <w:top w:val="none" w:sz="0" w:space="0" w:color="auto"/>
        <w:left w:val="none" w:sz="0" w:space="0" w:color="auto"/>
        <w:bottom w:val="none" w:sz="0" w:space="0" w:color="auto"/>
        <w:right w:val="none" w:sz="0" w:space="0" w:color="auto"/>
      </w:divBdr>
    </w:div>
    <w:div w:id="58941275">
      <w:bodyDiv w:val="1"/>
      <w:marLeft w:val="0"/>
      <w:marRight w:val="0"/>
      <w:marTop w:val="0"/>
      <w:marBottom w:val="0"/>
      <w:divBdr>
        <w:top w:val="none" w:sz="0" w:space="0" w:color="auto"/>
        <w:left w:val="none" w:sz="0" w:space="0" w:color="auto"/>
        <w:bottom w:val="none" w:sz="0" w:space="0" w:color="auto"/>
        <w:right w:val="none" w:sz="0" w:space="0" w:color="auto"/>
      </w:divBdr>
    </w:div>
    <w:div w:id="90861924">
      <w:bodyDiv w:val="1"/>
      <w:marLeft w:val="0"/>
      <w:marRight w:val="0"/>
      <w:marTop w:val="0"/>
      <w:marBottom w:val="0"/>
      <w:divBdr>
        <w:top w:val="none" w:sz="0" w:space="0" w:color="auto"/>
        <w:left w:val="none" w:sz="0" w:space="0" w:color="auto"/>
        <w:bottom w:val="none" w:sz="0" w:space="0" w:color="auto"/>
        <w:right w:val="none" w:sz="0" w:space="0" w:color="auto"/>
      </w:divBdr>
    </w:div>
    <w:div w:id="192352358">
      <w:bodyDiv w:val="1"/>
      <w:marLeft w:val="0"/>
      <w:marRight w:val="0"/>
      <w:marTop w:val="0"/>
      <w:marBottom w:val="0"/>
      <w:divBdr>
        <w:top w:val="none" w:sz="0" w:space="0" w:color="auto"/>
        <w:left w:val="none" w:sz="0" w:space="0" w:color="auto"/>
        <w:bottom w:val="none" w:sz="0" w:space="0" w:color="auto"/>
        <w:right w:val="none" w:sz="0" w:space="0" w:color="auto"/>
      </w:divBdr>
    </w:div>
    <w:div w:id="298070056">
      <w:bodyDiv w:val="1"/>
      <w:marLeft w:val="0"/>
      <w:marRight w:val="0"/>
      <w:marTop w:val="0"/>
      <w:marBottom w:val="0"/>
      <w:divBdr>
        <w:top w:val="none" w:sz="0" w:space="0" w:color="auto"/>
        <w:left w:val="none" w:sz="0" w:space="0" w:color="auto"/>
        <w:bottom w:val="none" w:sz="0" w:space="0" w:color="auto"/>
        <w:right w:val="none" w:sz="0" w:space="0" w:color="auto"/>
      </w:divBdr>
    </w:div>
    <w:div w:id="330376689">
      <w:bodyDiv w:val="1"/>
      <w:marLeft w:val="0"/>
      <w:marRight w:val="0"/>
      <w:marTop w:val="0"/>
      <w:marBottom w:val="0"/>
      <w:divBdr>
        <w:top w:val="none" w:sz="0" w:space="0" w:color="auto"/>
        <w:left w:val="none" w:sz="0" w:space="0" w:color="auto"/>
        <w:bottom w:val="none" w:sz="0" w:space="0" w:color="auto"/>
        <w:right w:val="none" w:sz="0" w:space="0" w:color="auto"/>
      </w:divBdr>
    </w:div>
    <w:div w:id="415445953">
      <w:bodyDiv w:val="1"/>
      <w:marLeft w:val="0"/>
      <w:marRight w:val="0"/>
      <w:marTop w:val="0"/>
      <w:marBottom w:val="0"/>
      <w:divBdr>
        <w:top w:val="none" w:sz="0" w:space="0" w:color="auto"/>
        <w:left w:val="none" w:sz="0" w:space="0" w:color="auto"/>
        <w:bottom w:val="none" w:sz="0" w:space="0" w:color="auto"/>
        <w:right w:val="none" w:sz="0" w:space="0" w:color="auto"/>
      </w:divBdr>
    </w:div>
    <w:div w:id="419133614">
      <w:bodyDiv w:val="1"/>
      <w:marLeft w:val="0"/>
      <w:marRight w:val="0"/>
      <w:marTop w:val="0"/>
      <w:marBottom w:val="0"/>
      <w:divBdr>
        <w:top w:val="none" w:sz="0" w:space="0" w:color="auto"/>
        <w:left w:val="none" w:sz="0" w:space="0" w:color="auto"/>
        <w:bottom w:val="none" w:sz="0" w:space="0" w:color="auto"/>
        <w:right w:val="none" w:sz="0" w:space="0" w:color="auto"/>
      </w:divBdr>
    </w:div>
    <w:div w:id="661546048">
      <w:bodyDiv w:val="1"/>
      <w:marLeft w:val="0"/>
      <w:marRight w:val="0"/>
      <w:marTop w:val="0"/>
      <w:marBottom w:val="0"/>
      <w:divBdr>
        <w:top w:val="none" w:sz="0" w:space="0" w:color="auto"/>
        <w:left w:val="none" w:sz="0" w:space="0" w:color="auto"/>
        <w:bottom w:val="none" w:sz="0" w:space="0" w:color="auto"/>
        <w:right w:val="none" w:sz="0" w:space="0" w:color="auto"/>
      </w:divBdr>
    </w:div>
    <w:div w:id="763647118">
      <w:bodyDiv w:val="1"/>
      <w:marLeft w:val="0"/>
      <w:marRight w:val="0"/>
      <w:marTop w:val="0"/>
      <w:marBottom w:val="0"/>
      <w:divBdr>
        <w:top w:val="none" w:sz="0" w:space="0" w:color="auto"/>
        <w:left w:val="none" w:sz="0" w:space="0" w:color="auto"/>
        <w:bottom w:val="none" w:sz="0" w:space="0" w:color="auto"/>
        <w:right w:val="none" w:sz="0" w:space="0" w:color="auto"/>
      </w:divBdr>
    </w:div>
    <w:div w:id="831877156">
      <w:bodyDiv w:val="1"/>
      <w:marLeft w:val="0"/>
      <w:marRight w:val="0"/>
      <w:marTop w:val="0"/>
      <w:marBottom w:val="0"/>
      <w:divBdr>
        <w:top w:val="none" w:sz="0" w:space="0" w:color="auto"/>
        <w:left w:val="none" w:sz="0" w:space="0" w:color="auto"/>
        <w:bottom w:val="none" w:sz="0" w:space="0" w:color="auto"/>
        <w:right w:val="none" w:sz="0" w:space="0" w:color="auto"/>
      </w:divBdr>
    </w:div>
    <w:div w:id="968168823">
      <w:bodyDiv w:val="1"/>
      <w:marLeft w:val="0"/>
      <w:marRight w:val="0"/>
      <w:marTop w:val="0"/>
      <w:marBottom w:val="0"/>
      <w:divBdr>
        <w:top w:val="none" w:sz="0" w:space="0" w:color="auto"/>
        <w:left w:val="none" w:sz="0" w:space="0" w:color="auto"/>
        <w:bottom w:val="none" w:sz="0" w:space="0" w:color="auto"/>
        <w:right w:val="none" w:sz="0" w:space="0" w:color="auto"/>
      </w:divBdr>
    </w:div>
    <w:div w:id="970671108">
      <w:bodyDiv w:val="1"/>
      <w:marLeft w:val="0"/>
      <w:marRight w:val="0"/>
      <w:marTop w:val="0"/>
      <w:marBottom w:val="0"/>
      <w:divBdr>
        <w:top w:val="none" w:sz="0" w:space="0" w:color="auto"/>
        <w:left w:val="none" w:sz="0" w:space="0" w:color="auto"/>
        <w:bottom w:val="none" w:sz="0" w:space="0" w:color="auto"/>
        <w:right w:val="none" w:sz="0" w:space="0" w:color="auto"/>
      </w:divBdr>
    </w:div>
    <w:div w:id="973221734">
      <w:bodyDiv w:val="1"/>
      <w:marLeft w:val="0"/>
      <w:marRight w:val="0"/>
      <w:marTop w:val="0"/>
      <w:marBottom w:val="0"/>
      <w:divBdr>
        <w:top w:val="none" w:sz="0" w:space="0" w:color="auto"/>
        <w:left w:val="none" w:sz="0" w:space="0" w:color="auto"/>
        <w:bottom w:val="none" w:sz="0" w:space="0" w:color="auto"/>
        <w:right w:val="none" w:sz="0" w:space="0" w:color="auto"/>
      </w:divBdr>
    </w:div>
    <w:div w:id="1119031012">
      <w:bodyDiv w:val="1"/>
      <w:marLeft w:val="0"/>
      <w:marRight w:val="0"/>
      <w:marTop w:val="0"/>
      <w:marBottom w:val="0"/>
      <w:divBdr>
        <w:top w:val="none" w:sz="0" w:space="0" w:color="auto"/>
        <w:left w:val="none" w:sz="0" w:space="0" w:color="auto"/>
        <w:bottom w:val="none" w:sz="0" w:space="0" w:color="auto"/>
        <w:right w:val="none" w:sz="0" w:space="0" w:color="auto"/>
      </w:divBdr>
    </w:div>
    <w:div w:id="1245652758">
      <w:bodyDiv w:val="1"/>
      <w:marLeft w:val="0"/>
      <w:marRight w:val="0"/>
      <w:marTop w:val="0"/>
      <w:marBottom w:val="0"/>
      <w:divBdr>
        <w:top w:val="none" w:sz="0" w:space="0" w:color="auto"/>
        <w:left w:val="none" w:sz="0" w:space="0" w:color="auto"/>
        <w:bottom w:val="none" w:sz="0" w:space="0" w:color="auto"/>
        <w:right w:val="none" w:sz="0" w:space="0" w:color="auto"/>
      </w:divBdr>
    </w:div>
    <w:div w:id="1333410581">
      <w:bodyDiv w:val="1"/>
      <w:marLeft w:val="0"/>
      <w:marRight w:val="0"/>
      <w:marTop w:val="0"/>
      <w:marBottom w:val="0"/>
      <w:divBdr>
        <w:top w:val="none" w:sz="0" w:space="0" w:color="auto"/>
        <w:left w:val="none" w:sz="0" w:space="0" w:color="auto"/>
        <w:bottom w:val="none" w:sz="0" w:space="0" w:color="auto"/>
        <w:right w:val="none" w:sz="0" w:space="0" w:color="auto"/>
      </w:divBdr>
    </w:div>
    <w:div w:id="1409767420">
      <w:bodyDiv w:val="1"/>
      <w:marLeft w:val="0"/>
      <w:marRight w:val="0"/>
      <w:marTop w:val="0"/>
      <w:marBottom w:val="0"/>
      <w:divBdr>
        <w:top w:val="none" w:sz="0" w:space="0" w:color="auto"/>
        <w:left w:val="none" w:sz="0" w:space="0" w:color="auto"/>
        <w:bottom w:val="none" w:sz="0" w:space="0" w:color="auto"/>
        <w:right w:val="none" w:sz="0" w:space="0" w:color="auto"/>
      </w:divBdr>
    </w:div>
    <w:div w:id="1477529580">
      <w:bodyDiv w:val="1"/>
      <w:marLeft w:val="0"/>
      <w:marRight w:val="0"/>
      <w:marTop w:val="0"/>
      <w:marBottom w:val="0"/>
      <w:divBdr>
        <w:top w:val="none" w:sz="0" w:space="0" w:color="auto"/>
        <w:left w:val="none" w:sz="0" w:space="0" w:color="auto"/>
        <w:bottom w:val="none" w:sz="0" w:space="0" w:color="auto"/>
        <w:right w:val="none" w:sz="0" w:space="0" w:color="auto"/>
      </w:divBdr>
    </w:div>
    <w:div w:id="1483041554">
      <w:bodyDiv w:val="1"/>
      <w:marLeft w:val="0"/>
      <w:marRight w:val="0"/>
      <w:marTop w:val="0"/>
      <w:marBottom w:val="0"/>
      <w:divBdr>
        <w:top w:val="none" w:sz="0" w:space="0" w:color="auto"/>
        <w:left w:val="none" w:sz="0" w:space="0" w:color="auto"/>
        <w:bottom w:val="none" w:sz="0" w:space="0" w:color="auto"/>
        <w:right w:val="none" w:sz="0" w:space="0" w:color="auto"/>
      </w:divBdr>
    </w:div>
    <w:div w:id="1524903673">
      <w:bodyDiv w:val="1"/>
      <w:marLeft w:val="0"/>
      <w:marRight w:val="0"/>
      <w:marTop w:val="0"/>
      <w:marBottom w:val="0"/>
      <w:divBdr>
        <w:top w:val="none" w:sz="0" w:space="0" w:color="auto"/>
        <w:left w:val="none" w:sz="0" w:space="0" w:color="auto"/>
        <w:bottom w:val="none" w:sz="0" w:space="0" w:color="auto"/>
        <w:right w:val="none" w:sz="0" w:space="0" w:color="auto"/>
      </w:divBdr>
    </w:div>
    <w:div w:id="1552880502">
      <w:bodyDiv w:val="1"/>
      <w:marLeft w:val="0"/>
      <w:marRight w:val="0"/>
      <w:marTop w:val="0"/>
      <w:marBottom w:val="0"/>
      <w:divBdr>
        <w:top w:val="none" w:sz="0" w:space="0" w:color="auto"/>
        <w:left w:val="none" w:sz="0" w:space="0" w:color="auto"/>
        <w:bottom w:val="none" w:sz="0" w:space="0" w:color="auto"/>
        <w:right w:val="none" w:sz="0" w:space="0" w:color="auto"/>
      </w:divBdr>
    </w:div>
    <w:div w:id="1568884715">
      <w:bodyDiv w:val="1"/>
      <w:marLeft w:val="0"/>
      <w:marRight w:val="0"/>
      <w:marTop w:val="0"/>
      <w:marBottom w:val="0"/>
      <w:divBdr>
        <w:top w:val="none" w:sz="0" w:space="0" w:color="auto"/>
        <w:left w:val="none" w:sz="0" w:space="0" w:color="auto"/>
        <w:bottom w:val="none" w:sz="0" w:space="0" w:color="auto"/>
        <w:right w:val="none" w:sz="0" w:space="0" w:color="auto"/>
      </w:divBdr>
    </w:div>
    <w:div w:id="1592739051">
      <w:bodyDiv w:val="1"/>
      <w:marLeft w:val="0"/>
      <w:marRight w:val="0"/>
      <w:marTop w:val="0"/>
      <w:marBottom w:val="0"/>
      <w:divBdr>
        <w:top w:val="none" w:sz="0" w:space="0" w:color="auto"/>
        <w:left w:val="none" w:sz="0" w:space="0" w:color="auto"/>
        <w:bottom w:val="none" w:sz="0" w:space="0" w:color="auto"/>
        <w:right w:val="none" w:sz="0" w:space="0" w:color="auto"/>
      </w:divBdr>
    </w:div>
    <w:div w:id="1595169432">
      <w:bodyDiv w:val="1"/>
      <w:marLeft w:val="0"/>
      <w:marRight w:val="0"/>
      <w:marTop w:val="0"/>
      <w:marBottom w:val="0"/>
      <w:divBdr>
        <w:top w:val="none" w:sz="0" w:space="0" w:color="auto"/>
        <w:left w:val="none" w:sz="0" w:space="0" w:color="auto"/>
        <w:bottom w:val="none" w:sz="0" w:space="0" w:color="auto"/>
        <w:right w:val="none" w:sz="0" w:space="0" w:color="auto"/>
      </w:divBdr>
    </w:div>
    <w:div w:id="1642224943">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701541704">
      <w:bodyDiv w:val="1"/>
      <w:marLeft w:val="0"/>
      <w:marRight w:val="0"/>
      <w:marTop w:val="0"/>
      <w:marBottom w:val="0"/>
      <w:divBdr>
        <w:top w:val="none" w:sz="0" w:space="0" w:color="auto"/>
        <w:left w:val="none" w:sz="0" w:space="0" w:color="auto"/>
        <w:bottom w:val="none" w:sz="0" w:space="0" w:color="auto"/>
        <w:right w:val="none" w:sz="0" w:space="0" w:color="auto"/>
      </w:divBdr>
    </w:div>
    <w:div w:id="1936089234">
      <w:bodyDiv w:val="1"/>
      <w:marLeft w:val="0"/>
      <w:marRight w:val="0"/>
      <w:marTop w:val="0"/>
      <w:marBottom w:val="0"/>
      <w:divBdr>
        <w:top w:val="none" w:sz="0" w:space="0" w:color="auto"/>
        <w:left w:val="none" w:sz="0" w:space="0" w:color="auto"/>
        <w:bottom w:val="none" w:sz="0" w:space="0" w:color="auto"/>
        <w:right w:val="none" w:sz="0" w:space="0" w:color="auto"/>
      </w:divBdr>
    </w:div>
    <w:div w:id="2019312132">
      <w:bodyDiv w:val="1"/>
      <w:marLeft w:val="0"/>
      <w:marRight w:val="0"/>
      <w:marTop w:val="0"/>
      <w:marBottom w:val="0"/>
      <w:divBdr>
        <w:top w:val="none" w:sz="0" w:space="0" w:color="auto"/>
        <w:left w:val="none" w:sz="0" w:space="0" w:color="auto"/>
        <w:bottom w:val="none" w:sz="0" w:space="0" w:color="auto"/>
        <w:right w:val="none" w:sz="0" w:space="0" w:color="auto"/>
      </w:divBdr>
    </w:div>
    <w:div w:id="2086027378">
      <w:bodyDiv w:val="1"/>
      <w:marLeft w:val="0"/>
      <w:marRight w:val="0"/>
      <w:marTop w:val="0"/>
      <w:marBottom w:val="0"/>
      <w:divBdr>
        <w:top w:val="none" w:sz="0" w:space="0" w:color="auto"/>
        <w:left w:val="none" w:sz="0" w:space="0" w:color="auto"/>
        <w:bottom w:val="none" w:sz="0" w:space="0" w:color="auto"/>
        <w:right w:val="none" w:sz="0" w:space="0" w:color="auto"/>
      </w:divBdr>
    </w:div>
    <w:div w:id="20862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ianoo.nl/nl/inkoopproces/fase-1-voorbereiden-inkoopopdracht/mogelijke-aanbestedingsprocedures/raamovereenkomsten"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euws001\AppData\Local\Microsoft\Windows\Temporary%20Internet%20Files\Content.IE5\BPW42HWT\programma_van_eisen_20160826.dotx" TargetMode="External"/></Relationships>
</file>

<file path=word/documenttasks/documenttasks1.xml><?xml version="1.0" encoding="utf-8"?>
<t:Tasks xmlns:t="http://schemas.microsoft.com/office/tasks/2019/documenttasks" xmlns:oel="http://schemas.microsoft.com/office/2019/extlst">
  <t:Task id="{1D949141-E06E-4375-A5BD-04A341A6CC89}">
    <t:Anchor>
      <t:Comment id="1321918641"/>
    </t:Anchor>
    <t:History>
      <t:Event id="{66E8EEEF-EBD1-4DB5-AD98-37DF7E3CF847}" time="2024-10-10T09:28:26.966Z">
        <t:Attribution userId="S::b.beek@amsterdam.nl::c5c65ac2-e583-47a5-a767-f41dc606a78a" userProvider="AD" userName="Beek, Bibi van"/>
        <t:Anchor>
          <t:Comment id="1321918641"/>
        </t:Anchor>
        <t:Create/>
      </t:Event>
      <t:Event id="{3978A050-A08F-487A-BADB-78E383C697CD}" time="2024-10-10T09:28:26.966Z">
        <t:Attribution userId="S::b.beek@amsterdam.nl::c5c65ac2-e583-47a5-a767-f41dc606a78a" userProvider="AD" userName="Beek, Bibi van"/>
        <t:Anchor>
          <t:Comment id="1321918641"/>
        </t:Anchor>
        <t:Assign userId="S::k.wonders@amsterdam.nl::c9394aa6-5e3b-45fe-b149-542d2c74de0f" userProvider="AD" userName="Wonders, Koen"/>
      </t:Event>
      <t:Event id="{A991C51F-E188-4F80-A786-00D1951D6D90}" time="2024-10-10T09:28:26.966Z">
        <t:Attribution userId="S::b.beek@amsterdam.nl::c5c65ac2-e583-47a5-a767-f41dc606a78a" userProvider="AD" userName="Beek, Bibi van"/>
        <t:Anchor>
          <t:Comment id="1321918641"/>
        </t:Anchor>
        <t:SetTitle title="@Wonders, Koen Hierbij de voobeeldtekst uit de PvE van ICT. De leverancier garandeert beschikbaarheid van &gt; 99,6% van de toepassing voor de gemeente Amsterdam op jaarbasis (24*7*365). In de berekening van dit percentage wordt gepland onderhoud en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BF8A39A6DCE42FC86EBB30752B4818F"/>
        <w:category>
          <w:name w:val="Algemeen"/>
          <w:gallery w:val="placeholder"/>
        </w:category>
        <w:types>
          <w:type w:val="bbPlcHdr"/>
        </w:types>
        <w:behaviors>
          <w:behavior w:val="content"/>
        </w:behaviors>
        <w:guid w:val="{9F159BB0-2B0C-4204-AC73-D93EC44D221A}"/>
      </w:docPartPr>
      <w:docPartBody>
        <w:p w:rsidR="00EE5929" w:rsidRDefault="00C17FAA">
          <w:pPr>
            <w:pStyle w:val="5BF8A39A6DCE42FC86EBB30752B4818F"/>
          </w:pPr>
          <w:r w:rsidRPr="00B11BAB">
            <w:rPr>
              <w:rStyle w:val="Tekstvantijdelijkeaanduiding"/>
            </w:rPr>
            <w:t>Kies een item.</w:t>
          </w:r>
        </w:p>
      </w:docPartBody>
    </w:docPart>
    <w:docPart>
      <w:docPartPr>
        <w:name w:val="1B85DA059C54447A8EEDA9DA0EC435E2"/>
        <w:category>
          <w:name w:val="Algemeen"/>
          <w:gallery w:val="placeholder"/>
        </w:category>
        <w:types>
          <w:type w:val="bbPlcHdr"/>
        </w:types>
        <w:behaviors>
          <w:behavior w:val="content"/>
        </w:behaviors>
        <w:guid w:val="{7B14FCDB-024E-4323-9886-0BC2498FE938}"/>
      </w:docPartPr>
      <w:docPartBody>
        <w:p w:rsidR="00EE5929" w:rsidRDefault="00C17FAA">
          <w:pPr>
            <w:pStyle w:val="1B85DA059C54447A8EEDA9DA0EC435E2"/>
          </w:pPr>
          <w:r w:rsidRPr="008A6CDE">
            <w:rPr>
              <w:rStyle w:val="Tekstvantijdelijkeaanduiding"/>
            </w:rPr>
            <w:t>Klik hier als u een datum wilt invoeren.</w:t>
          </w:r>
        </w:p>
      </w:docPartBody>
    </w:docPart>
    <w:docPart>
      <w:docPartPr>
        <w:name w:val="5719B09C90F1461E9471179A69BACABE"/>
        <w:category>
          <w:name w:val="Algemeen"/>
          <w:gallery w:val="placeholder"/>
        </w:category>
        <w:types>
          <w:type w:val="bbPlcHdr"/>
        </w:types>
        <w:behaviors>
          <w:behavior w:val="content"/>
        </w:behaviors>
        <w:guid w:val="{C4AC2350-9250-47FC-95E1-F3CE3B55553D}"/>
      </w:docPartPr>
      <w:docPartBody>
        <w:p w:rsidR="00A727F2" w:rsidRDefault="00A727F2" w:rsidP="00A727F2">
          <w:pPr>
            <w:pStyle w:val="5719B09C90F1461E9471179A69BACABE"/>
          </w:pPr>
          <w:r w:rsidRPr="00B11BAB">
            <w:rPr>
              <w:rStyle w:val="Tekstvantijdelijkeaanduiding"/>
            </w:rPr>
            <w:t>Kies een item.</w:t>
          </w:r>
        </w:p>
      </w:docPartBody>
    </w:docPart>
    <w:docPart>
      <w:docPartPr>
        <w:name w:val="CA25A6519E274865B736F557FDE53B25"/>
        <w:category>
          <w:name w:val="Algemeen"/>
          <w:gallery w:val="placeholder"/>
        </w:category>
        <w:types>
          <w:type w:val="bbPlcHdr"/>
        </w:types>
        <w:behaviors>
          <w:behavior w:val="content"/>
        </w:behaviors>
        <w:guid w:val="{49237BD5-CF03-4C4D-BE38-37F71BF1037B}"/>
      </w:docPartPr>
      <w:docPartBody>
        <w:p w:rsidR="00A727F2" w:rsidRDefault="00A727F2" w:rsidP="00A727F2">
          <w:pPr>
            <w:pStyle w:val="CA25A6519E274865B736F557FDE53B25"/>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FAA"/>
    <w:rsid w:val="00053638"/>
    <w:rsid w:val="00084FF6"/>
    <w:rsid w:val="00102A0D"/>
    <w:rsid w:val="00133663"/>
    <w:rsid w:val="001847D4"/>
    <w:rsid w:val="001914F4"/>
    <w:rsid w:val="001C4D39"/>
    <w:rsid w:val="001D2294"/>
    <w:rsid w:val="001E698F"/>
    <w:rsid w:val="002114EF"/>
    <w:rsid w:val="00267F84"/>
    <w:rsid w:val="00291E74"/>
    <w:rsid w:val="002D78F4"/>
    <w:rsid w:val="0030330D"/>
    <w:rsid w:val="00343480"/>
    <w:rsid w:val="00353AA0"/>
    <w:rsid w:val="00390189"/>
    <w:rsid w:val="003F48C5"/>
    <w:rsid w:val="003F6F7B"/>
    <w:rsid w:val="004070E8"/>
    <w:rsid w:val="00466F65"/>
    <w:rsid w:val="004B4119"/>
    <w:rsid w:val="005037D1"/>
    <w:rsid w:val="00526AD5"/>
    <w:rsid w:val="00531B69"/>
    <w:rsid w:val="00600ECB"/>
    <w:rsid w:val="0062326E"/>
    <w:rsid w:val="00623589"/>
    <w:rsid w:val="006463C6"/>
    <w:rsid w:val="00651D1D"/>
    <w:rsid w:val="0065341A"/>
    <w:rsid w:val="0065670F"/>
    <w:rsid w:val="006A54F7"/>
    <w:rsid w:val="006C5F6C"/>
    <w:rsid w:val="006E30BD"/>
    <w:rsid w:val="006F26B4"/>
    <w:rsid w:val="007022E8"/>
    <w:rsid w:val="00703E5C"/>
    <w:rsid w:val="00711F25"/>
    <w:rsid w:val="007422CF"/>
    <w:rsid w:val="00761E02"/>
    <w:rsid w:val="007774D5"/>
    <w:rsid w:val="00791487"/>
    <w:rsid w:val="007E1B92"/>
    <w:rsid w:val="00846475"/>
    <w:rsid w:val="008834F5"/>
    <w:rsid w:val="008907BD"/>
    <w:rsid w:val="00900249"/>
    <w:rsid w:val="00921D1B"/>
    <w:rsid w:val="00953AAB"/>
    <w:rsid w:val="00964F9C"/>
    <w:rsid w:val="009763C4"/>
    <w:rsid w:val="00990DE0"/>
    <w:rsid w:val="00996A61"/>
    <w:rsid w:val="009C598E"/>
    <w:rsid w:val="009F33A2"/>
    <w:rsid w:val="00A677A3"/>
    <w:rsid w:val="00A727F2"/>
    <w:rsid w:val="00A8619A"/>
    <w:rsid w:val="00B63760"/>
    <w:rsid w:val="00B86734"/>
    <w:rsid w:val="00BB2745"/>
    <w:rsid w:val="00C00890"/>
    <w:rsid w:val="00C17FAA"/>
    <w:rsid w:val="00C7294C"/>
    <w:rsid w:val="00CD3F23"/>
    <w:rsid w:val="00CF11A6"/>
    <w:rsid w:val="00D56F43"/>
    <w:rsid w:val="00D90E48"/>
    <w:rsid w:val="00DB5BBA"/>
    <w:rsid w:val="00DE46D5"/>
    <w:rsid w:val="00E13D61"/>
    <w:rsid w:val="00E550D3"/>
    <w:rsid w:val="00EB106F"/>
    <w:rsid w:val="00ED27BD"/>
    <w:rsid w:val="00EE5929"/>
    <w:rsid w:val="00EF3D7A"/>
    <w:rsid w:val="00F46869"/>
    <w:rsid w:val="00F9006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727F2"/>
    <w:rPr>
      <w:color w:val="808080"/>
    </w:rPr>
  </w:style>
  <w:style w:type="paragraph" w:customStyle="1" w:styleId="5BF8A39A6DCE42FC86EBB30752B4818F">
    <w:name w:val="5BF8A39A6DCE42FC86EBB30752B4818F"/>
  </w:style>
  <w:style w:type="paragraph" w:customStyle="1" w:styleId="1B85DA059C54447A8EEDA9DA0EC435E2">
    <w:name w:val="1B85DA059C54447A8EEDA9DA0EC435E2"/>
  </w:style>
  <w:style w:type="paragraph" w:customStyle="1" w:styleId="5719B09C90F1461E9471179A69BACABE">
    <w:name w:val="5719B09C90F1461E9471179A69BACABE"/>
    <w:rsid w:val="00A727F2"/>
    <w:pPr>
      <w:spacing w:after="160" w:line="259" w:lineRule="auto"/>
    </w:pPr>
  </w:style>
  <w:style w:type="paragraph" w:customStyle="1" w:styleId="CA25A6519E274865B736F557FDE53B25">
    <w:name w:val="CA25A6519E274865B736F557FDE53B25"/>
    <w:rsid w:val="00A727F2"/>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e84044-8051-4d7d-99d7-e20a23dd13c0">
      <Terms xmlns="http://schemas.microsoft.com/office/infopath/2007/PartnerControls"/>
    </lcf76f155ced4ddcb4097134ff3c332f>
    <TaxCatchAll xmlns="451ceeed-c77b-4a37-aea6-85893f5a9f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7A4831-C810-485B-8450-62A1C19F5FCE}">
  <ds:schemaRefs>
    <ds:schemaRef ds:uri="http://schemas.microsoft.com/sharepoint/v3/contenttype/forms"/>
  </ds:schemaRefs>
</ds:datastoreItem>
</file>

<file path=customXml/itemProps2.xml><?xml version="1.0" encoding="utf-8"?>
<ds:datastoreItem xmlns:ds="http://schemas.openxmlformats.org/officeDocument/2006/customXml" ds:itemID="{2777F91A-5058-404D-87F5-655481AE11CA}">
  <ds:schemaRefs>
    <ds:schemaRef ds:uri="http://schemas.openxmlformats.org/officeDocument/2006/bibliography"/>
  </ds:schemaRefs>
</ds:datastoreItem>
</file>

<file path=customXml/itemProps3.xml><?xml version="1.0" encoding="utf-8"?>
<ds:datastoreItem xmlns:ds="http://schemas.openxmlformats.org/officeDocument/2006/customXml" ds:itemID="{A460D497-66E7-41BD-B0B6-F022A63EA1C3}">
  <ds:schemaRefs>
    <ds:schemaRef ds:uri="http://schemas.microsoft.com/office/2006/metadata/properties"/>
    <ds:schemaRef ds:uri="http://schemas.microsoft.com/office/infopath/2007/PartnerControls"/>
    <ds:schemaRef ds:uri="46e84044-8051-4d7d-99d7-e20a23dd13c0"/>
    <ds:schemaRef ds:uri="451ceeed-c77b-4a37-aea6-85893f5a9fb4"/>
  </ds:schemaRefs>
</ds:datastoreItem>
</file>

<file path=customXml/itemProps4.xml><?xml version="1.0" encoding="utf-8"?>
<ds:datastoreItem xmlns:ds="http://schemas.openxmlformats.org/officeDocument/2006/customXml" ds:itemID="{109FFCDE-F90E-4154-BF10-1E6FDBBDD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programma_van_eisen_20160826</Template>
  <TotalTime>9343</TotalTime>
  <Pages>16</Pages>
  <Words>5536</Words>
  <Characters>30450</Characters>
  <Application>Microsoft Office Word</Application>
  <DocSecurity>0</DocSecurity>
  <Lines>253</Lines>
  <Paragraphs>71</Paragraphs>
  <ScaleCrop>false</ScaleCrop>
  <Company/>
  <LinksUpToDate>false</LinksUpToDate>
  <CharactersWithSpaces>35915</CharactersWithSpaces>
  <SharedDoc>false</SharedDoc>
  <HLinks>
    <vt:vector size="24" baseType="variant">
      <vt:variant>
        <vt:i4>6094856</vt:i4>
      </vt:variant>
      <vt:variant>
        <vt:i4>2</vt:i4>
      </vt:variant>
      <vt:variant>
        <vt:i4>0</vt:i4>
      </vt:variant>
      <vt:variant>
        <vt:i4>5</vt:i4>
      </vt:variant>
      <vt:variant>
        <vt:lpwstr>https://www.pianoo.nl/nl/inkoopproces/fase-1-voorbereiden-inkoopopdracht/mogelijke-aanbestedingsprocedures/raamovereenkomsten</vt:lpwstr>
      </vt:variant>
      <vt:variant>
        <vt:lpwstr/>
      </vt:variant>
      <vt:variant>
        <vt:i4>983162</vt:i4>
      </vt:variant>
      <vt:variant>
        <vt:i4>6</vt:i4>
      </vt:variant>
      <vt:variant>
        <vt:i4>0</vt:i4>
      </vt:variant>
      <vt:variant>
        <vt:i4>5</vt:i4>
      </vt:variant>
      <vt:variant>
        <vt:lpwstr>mailto:B.Beek@amsterdam.nl</vt:lpwstr>
      </vt:variant>
      <vt:variant>
        <vt:lpwstr/>
      </vt:variant>
      <vt:variant>
        <vt:i4>983162</vt:i4>
      </vt:variant>
      <vt:variant>
        <vt:i4>3</vt:i4>
      </vt:variant>
      <vt:variant>
        <vt:i4>0</vt:i4>
      </vt:variant>
      <vt:variant>
        <vt:i4>5</vt:i4>
      </vt:variant>
      <vt:variant>
        <vt:lpwstr>mailto:B.Beek@amsterdam.nl</vt:lpwstr>
      </vt:variant>
      <vt:variant>
        <vt:lpwstr/>
      </vt:variant>
      <vt:variant>
        <vt:i4>1441913</vt:i4>
      </vt:variant>
      <vt:variant>
        <vt:i4>0</vt:i4>
      </vt:variant>
      <vt:variant>
        <vt:i4>0</vt:i4>
      </vt:variant>
      <vt:variant>
        <vt:i4>5</vt:i4>
      </vt:variant>
      <vt:variant>
        <vt:lpwstr>mailto:k.wonders@amsterdam.nl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Projectplan</dc:title>
  <dc:subject/>
  <dc:creator>Sonnen, Geertje</dc:creator>
  <cp:keywords/>
  <cp:lastModifiedBy>Sonnen, Geertje</cp:lastModifiedBy>
  <cp:revision>1851</cp:revision>
  <dcterms:created xsi:type="dcterms:W3CDTF">2024-09-27T23:34:00Z</dcterms:created>
  <dcterms:modified xsi:type="dcterms:W3CDTF">2024-11-06T10:58:00Z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